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41DE1A76" w:rsidR="00593E8D" w:rsidRPr="000C2AAC" w:rsidRDefault="00823D06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E65E65"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cs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A9FF6E" wp14:editId="223535DE">
                <wp:simplePos x="0" y="0"/>
                <wp:positionH relativeFrom="column">
                  <wp:posOffset>-76200</wp:posOffset>
                </wp:positionH>
                <wp:positionV relativeFrom="paragraph">
                  <wp:posOffset>-676275</wp:posOffset>
                </wp:positionV>
                <wp:extent cx="752475" cy="7334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B12DC4" w14:textId="77777777" w:rsidR="00823D06" w:rsidRDefault="00823D06" w:rsidP="00823D06">
                            <w:r>
                              <w:rPr>
                                <w:noProof/>
                                <w:lang w:bidi="th-TH"/>
                              </w:rPr>
                              <w:drawing>
                                <wp:inline distT="0" distB="0" distL="0" distR="0" wp14:anchorId="7BE2B9A5" wp14:editId="43F8FBBB">
                                  <wp:extent cx="657225" cy="63640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1650688_1128263507187463_1645922908_n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1479" cy="64051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pt;margin-top:-53.25pt;width:59.25pt;height:5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" filled="f" stroked="f">
                <v:textbox>
                  <w:txbxContent>
                    <w:p w14:paraId="49B12DC4" w14:textId="77777777" w:rsidR="00823D06" w:rsidRDefault="00823D06" w:rsidP="00823D06">
                      <w:r>
                        <w:rPr>
                          <w:noProof/>
                          <w:lang w:bidi="th-TH"/>
                        </w:rPr>
                        <w:drawing>
                          <wp:inline distT="0" distB="0" distL="0" distR="0" wp14:anchorId="7BE2B9A5" wp14:editId="43F8FBBB">
                            <wp:extent cx="657225" cy="63640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1650688_1128263507187463_1645922908_n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1479" cy="6405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239A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การขอย้ายสถานที่ผลิต สถานที่เก็บอาหาร กรณีเข้าข่ายโรงงาน</w:t>
      </w:r>
    </w:p>
    <w:p w14:paraId="16FCEC75" w14:textId="11A8E1F8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72631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การขอย้ายสถานที่ผลิต สถานที่เก็บอาหาร กรณีเข้าข่ายโรงงาน</w:t>
      </w:r>
    </w:p>
    <w:p w14:paraId="57553D54" w14:textId="4ABBC4F1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72631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กระบวนงานที่เชื่อมโยงหลายหน่วยงาน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พระราชบัญญัติอาหาร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3B88C96F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ประกาศสำนักงานคณะกรรมการอาหารและยาเรื่อง กำหนดระยะเวลาการปฏิบัติราชการเพื่อบริการประชาชน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35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66612005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726314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การขอย้ายสถานที่ผลิต สถานที่เก็บอาหาร กรณีเข้าข่ายโรงงาน</w:t>
      </w:r>
    </w:p>
    <w:p w14:paraId="743ED356" w14:textId="77777777" w:rsidR="00C77AEA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726314" w:rsidRPr="000C2AAC" w14:paraId="69121AF2" w14:textId="77777777" w:rsidTr="00726314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18ACB279" w14:textId="77777777" w:rsidR="00726314" w:rsidRPr="000C2AAC" w:rsidRDefault="00726314" w:rsidP="00103BEE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34477817" w14:textId="77777777" w:rsidR="00726314" w:rsidRDefault="00726314" w:rsidP="00103BEE">
            <w:pP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</w:pPr>
            <w:r w:rsidRPr="005D77B9">
              <w:rPr>
                <w:rFonts w:asciiTheme="minorBidi" w:hAnsiTheme="minorBidi" w:cs="Cordia New"/>
                <w:b/>
                <w:bCs/>
                <w:iCs/>
                <w:noProof/>
                <w:sz w:val="32"/>
                <w:szCs w:val="32"/>
                <w:cs/>
                <w:lang w:bidi="th-TH"/>
              </w:rPr>
              <w:t xml:space="preserve">กรณีสถานที่ผลิตตั้งอยู่ต่างจังหวัดและผลิตอาหารที่ไม่ได้มอบอำนาจให้สำนักงานสาธารณสุขจังหวัด </w:t>
            </w:r>
            <w:r w:rsidRPr="005D77B9">
              <w:rPr>
                <w:rFonts w:asciiTheme="minorBidi" w:hAnsiTheme="minorBidi"/>
                <w:b/>
                <w:bCs/>
                <w:iCs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14:paraId="34D6E3AC" w14:textId="77777777" w:rsidR="00726314" w:rsidRDefault="00726314" w:rsidP="00103BEE">
            <w:pPr>
              <w:pStyle w:val="ListParagraph"/>
              <w:numPr>
                <w:ilvl w:val="0"/>
                <w:numId w:val="12"/>
              </w:numPr>
              <w:ind w:left="318" w:hanging="284"/>
              <w:rPr>
                <w:rFonts w:asciiTheme="minorBidi" w:hAnsiTheme="minorBidi"/>
                <w:iCs/>
                <w:sz w:val="32"/>
                <w:szCs w:val="32"/>
              </w:rPr>
            </w:pP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สำนักงานคณะกรรมการอาหารและยา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t>(One Stop Service Center : OSSC)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ชั้น 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1 </w:t>
            </w: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ตึกสำนักงานคณะกรรมการอาหารและยา 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88/24 </w:t>
            </w: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กระทรวงสาธารณสุข ถ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ติวานนท์ นนทบุรี 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t>11000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t>: 0 2590 7443, 0 2590 7320</w:t>
            </w:r>
            <w:r>
              <w:rPr>
                <w:rFonts w:asciiTheme="minorBidi" w:hAnsiTheme="minorBidi"/>
                <w:iCs/>
                <w:sz w:val="32"/>
                <w:szCs w:val="32"/>
              </w:rPr>
              <w:t>/</w:t>
            </w:r>
            <w:r>
              <w:rPr>
                <w:rFonts w:asciiTheme="minorBidi" w:hAnsiTheme="minorBidi" w:hint="cs"/>
                <w:iCs/>
                <w:sz w:val="32"/>
                <w:szCs w:val="32"/>
                <w:cs/>
                <w:lang w:bidi="th-TH"/>
              </w:rPr>
              <w:t>ติดต่อด้วยตนเองที่หน่วยงาน</w:t>
            </w:r>
          </w:p>
          <w:p w14:paraId="32E904BE" w14:textId="77777777" w:rsidR="00726314" w:rsidRDefault="00726314" w:rsidP="00103BEE">
            <w:pPr>
              <w:pStyle w:val="ListParagraph"/>
              <w:ind w:left="318"/>
              <w:rPr>
                <w:rFonts w:asciiTheme="minorBidi" w:hAnsiTheme="minorBidi"/>
                <w:iCs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กรุณานัดหมายล่วงหน้าผ่านเวปไซด์สำนักอาหาร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http://203.157.72.105/foodbooking/  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หรือโทรศัพท์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>0 2590 7187, 0 2590 7011</w:t>
            </w:r>
          </w:p>
          <w:p w14:paraId="16C68F29" w14:textId="77777777" w:rsidR="00726314" w:rsidRDefault="00726314" w:rsidP="00103BEE">
            <w:pPr>
              <w:pStyle w:val="ListParagraph"/>
              <w:numPr>
                <w:ilvl w:val="0"/>
                <w:numId w:val="12"/>
              </w:numPr>
              <w:ind w:left="318" w:hanging="284"/>
              <w:rPr>
                <w:rFonts w:asciiTheme="minorBidi" w:hAnsiTheme="minorBidi"/>
                <w:iCs/>
                <w:sz w:val="32"/>
                <w:szCs w:val="32"/>
              </w:rPr>
            </w:pPr>
            <w:r w:rsidRPr="005D77B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lastRenderedPageBreak/>
              <w:t xml:space="preserve">สำนักงานสาธารณสุขจังหวัดแพร่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ถนนบ้านใหม่ ตำบลในเวียง อำเภอเมืองแพร่ จังหวัดแพร่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54000</w:t>
            </w:r>
            <w:r w:rsidRPr="005D77B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 xml:space="preserve">  </w:t>
            </w: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</w:t>
            </w:r>
          </w:p>
          <w:p w14:paraId="5A6ED5EF" w14:textId="77777777" w:rsidR="00726314" w:rsidRPr="00E9022B" w:rsidRDefault="00726314" w:rsidP="00103BEE">
            <w:pPr>
              <w:pStyle w:val="ListParagraph"/>
              <w:ind w:left="318"/>
              <w:rPr>
                <w:rFonts w:asciiTheme="minorBidi" w:hAnsiTheme="minorBidi"/>
                <w:iCs/>
                <w:sz w:val="32"/>
                <w:szCs w:val="32"/>
              </w:rPr>
            </w:pP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</w:tc>
      </w:tr>
      <w:tr w:rsidR="00726314" w:rsidRPr="000C2AAC" w14:paraId="1AF15432" w14:textId="77777777" w:rsidTr="00726314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76A0B00B" w14:textId="77777777" w:rsidR="00726314" w:rsidRPr="000C2AAC" w:rsidRDefault="00726314" w:rsidP="00103BEE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0D8E990D" w14:textId="77777777" w:rsidR="00726314" w:rsidRPr="00E9022B" w:rsidRDefault="00726314" w:rsidP="00103BEE">
            <w:pP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</w:pPr>
            <w:r w:rsidRPr="00E9022B">
              <w:rPr>
                <w:rFonts w:asciiTheme="minorBidi" w:hAnsiTheme="minorBidi" w:cs="Cordia New"/>
                <w:b/>
                <w:bCs/>
                <w:iCs/>
                <w:noProof/>
                <w:sz w:val="32"/>
                <w:szCs w:val="32"/>
                <w:cs/>
                <w:lang w:bidi="th-TH"/>
              </w:rPr>
              <w:t>กรณีสถานที่ผลิตตั้งอยู่</w:t>
            </w:r>
            <w:r w:rsidRPr="00E9022B">
              <w:rPr>
                <w:rFonts w:asciiTheme="minorBidi" w:hAnsiTheme="minorBidi" w:cs="Cordia New" w:hint="cs"/>
                <w:b/>
                <w:bCs/>
                <w:iCs/>
                <w:noProof/>
                <w:sz w:val="32"/>
                <w:szCs w:val="32"/>
                <w:cs/>
                <w:lang w:bidi="th-TH"/>
              </w:rPr>
              <w:t>ใน</w:t>
            </w:r>
            <w:r w:rsidRPr="00E9022B">
              <w:rPr>
                <w:rFonts w:asciiTheme="minorBidi" w:hAnsiTheme="minorBidi" w:cs="Cordia New"/>
                <w:b/>
                <w:bCs/>
                <w:iCs/>
                <w:noProof/>
                <w:sz w:val="32"/>
                <w:szCs w:val="32"/>
                <w:cs/>
                <w:lang w:bidi="th-TH"/>
              </w:rPr>
              <w:t>จังหวัดและผลิตอาหารที่มีการมอบอำนาจให้สำนักงานสาธารณสุขจังหวัดเป็นผู้อนุญาต</w:t>
            </w:r>
            <w:r w:rsidRPr="00E9022B">
              <w:rPr>
                <w:rFonts w:asciiTheme="minorBidi" w:hAnsiTheme="minorBidi"/>
                <w:b/>
                <w:bCs/>
                <w:iCs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สำนักงานสาธารณสุขจังหวัดแพร่ ถนนบ้านใหม่ ตำบลในเวียง อำเภอเมืองแพร่ จังหวัดแพร่ โทรศัพท์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1096/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2922F5C" w14:textId="77777777" w:rsidR="00726314" w:rsidRPr="000C2AAC" w:rsidRDefault="00726314" w:rsidP="00103BEE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2D2FB9A2" w14:textId="77777777" w:rsidR="00726314" w:rsidRPr="000C2AAC" w:rsidRDefault="00726314" w:rsidP="00103BEE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0233C08" w14:textId="77777777" w:rsidR="00726314" w:rsidRPr="00726314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noProof/>
          <w:sz w:val="32"/>
          <w:szCs w:val="32"/>
        </w:rPr>
      </w:pPr>
      <w:r w:rsidRPr="00726314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หลักเกณฑ์</w:t>
      </w:r>
    </w:p>
    <w:p w14:paraId="30656A9C" w14:textId="77777777" w:rsidR="00E9108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สถานที่ผลิตที่เข้าข่ายโรงงาน หมายถึง โรงงานตามพระราชบัญญัติโรงงาน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.2535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ที่มีการใช้เครื่องจักรมีกำลังรวมตั้งแต่ </w:t>
      </w:r>
      <w:r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แรงม้า หรือกำลังเทียบเท่าตั้งแต่ </w:t>
      </w:r>
      <w:r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แรงม้าขึ้นไป หรือใช้คนงานตั้งแต่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คนขึ้นไป โดยใช้เครื่องจักรหรือไม่ก็ตาม</w:t>
      </w:r>
      <w:r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ห้ามมิให้ผู้รับอนุญาตย้ายสถานที่ผลิต หรือสถานที่เก็บอาหาร เว้นแต่ได้รับอนุญาตจากผู้อนุญาต การขออนุญาตและการอนุญาตให้เป็นไปตามหลักเกณฑ์วิธีการและเงื่อนไขที่กำหนดไว้ในกฎกระทรวง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>1)</w:t>
      </w:r>
    </w:p>
    <w:p w14:paraId="0E09FD9C" w14:textId="77777777" w:rsidR="00E9108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สถานที่ผลิตอาหารต้องปฏิบัติให้สอดคล้องตามข้อกฎหมายแล้วแต่กรณี ดังนี้</w:t>
      </w:r>
    </w:p>
    <w:p w14:paraId="7ADD6B70" w14:textId="77777777" w:rsidR="00E9108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กรณีเป็นสถานที่ผลิตน้ำบริโภคในภาชนะบรรจุที่ปิดสนิท ต้องเป็นไปตามประกาศกระทรวงสาธารณสุข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220)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2544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เรื่อง น้ำบริโภคในภาชนะบรรจุที่ปิดสนิท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>3)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จีเอ็มพีเฉพาะของน้ำบริโภคฯ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="00E91083" w:rsidRPr="000C2AAC">
        <w:rPr>
          <w:rFonts w:asciiTheme="minorBidi" w:hAnsiTheme="minorBidi"/>
          <w:noProof/>
          <w:sz w:val="32"/>
          <w:szCs w:val="32"/>
        </w:rPr>
        <w:t xml:space="preserve"> </w:t>
      </w:r>
    </w:p>
    <w:p w14:paraId="74B8DF8A" w14:textId="77777777" w:rsidR="00E9108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กรณีเป็นสถานที่ผลิตนมพร้อมบริโภคชนิดเหลวที่ผ่านกรรมวิธีฆ่าเชื้อด้วยความร้อนโดยวิธีพาสเจอไรส์ ต้องเป็นไปตามประกาศกระทรวงสาธารณสุข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298)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2549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เรื่อง วิธีการผลิต เครื่องมือเครื่องใช้ในการผลิต และการเก็บรักษาผลิตภัณฑ์นมพร้อมบริโภคชนิดเหลวที่ผ่านกรรมวิธีฆ่าเชื้อด้วยความร้อนโดยวิธีพาสเจอไรส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จีเอ็มพีเฉพาะของนมพร้อมดื่มชนิดเหลวพาสเจอร์ไรส์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74FECA38" w14:textId="77777777" w:rsidR="00E9108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กรณีเป็นสถานที่ผลิตอาหารในภาชนะบรรจุที่ปิดสนิทชนิดที่มีความเป็นกรดต่ำ และชนิดที่ปรับกรด ต้องเป็นไปตามประกาศกระทรวงสาธารณสุข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349)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2556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เรื่อง วิธีการผลิต เครื่องมือเครื่องใช้ในการผลิต และการเก็บรักษาอาหารในภาชนะบรรจุที่ปิดสนิทที่มีความเป็นกรดต่ำและชนิดที่ปรับกรด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จีเอ็มพีเฉพาะของอาหารที่มีความเป็นกรดต่ำและอาหารปรับกรด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6A6917CD" w14:textId="77777777" w:rsidR="00E9108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กรณีเป็นสถานที่ฉายรังสีอาหาร ต้องเป็นไปตามประกาศกระทรวงสาธารณสุข เรื่อง อาหารฉายรังสี ประกาศ ณ 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กันยายน </w:t>
      </w:r>
      <w:r w:rsidRPr="000C2AAC">
        <w:rPr>
          <w:rFonts w:asciiTheme="minorBidi" w:hAnsiTheme="minorBidi"/>
          <w:noProof/>
          <w:sz w:val="32"/>
          <w:szCs w:val="32"/>
        </w:rPr>
        <w:t>2553</w:t>
      </w:r>
    </w:p>
    <w:p w14:paraId="0AE86ACF" w14:textId="77777777" w:rsidR="00E9108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3.5.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กรณีเป็นสถานที่ผลิตอาหารแปรรูปที่บรรจุในภาชนะบรรจุพร้อมจำหน่าย ต้องเป็นไปตามประกาศกระทรวงสาธารณสุข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342)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2555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เรื่อง วิธีการผลิต เครื่องมือเครื่องใช้ในการผลิตและการเก็บรักษาอาหารแปรรูปที่บรรจุในภาชนะพร้อมจำหน่าย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จีเอ็มพีของอาหารแปรรูปในภาชนะบรรจุพร้อมจำหน่าย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07ACF363" w14:textId="77777777" w:rsidR="00E9108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3.6.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กรณีเป็นสถานที่ผลิตเกลือบริโภค ต้องเป็นไปไปตามกฎกระทรวงฉบับที่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ออกตามความในพระราชบัญญัติอาหาร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.2522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ตามบันทึกการตรวจสถานที่ผลิตเกลือบริโภค</w:t>
      </w:r>
    </w:p>
    <w:p w14:paraId="22D43FAE" w14:textId="77777777" w:rsidR="00E9108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3.7.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กรณีเป็นสถานที่ผลิตอาหารทั่วไป ต้องเป็นไปไปตามกฎกระทรวงฉบับที่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ออกตามความในพระราชบัญญัติอาหาร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.2522</w:t>
      </w:r>
    </w:p>
    <w:p w14:paraId="47B6FA3B" w14:textId="77777777" w:rsidR="00E91083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3.8.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กรณีเป็นสถานที่ผลิตอาหารอื่น นอกเหนือจาก </w:t>
      </w:r>
      <w:r w:rsidRPr="000C2AAC">
        <w:rPr>
          <w:rFonts w:asciiTheme="minorBidi" w:hAnsiTheme="minorBidi"/>
          <w:noProof/>
          <w:sz w:val="32"/>
          <w:szCs w:val="32"/>
        </w:rPr>
        <w:t xml:space="preserve">3.1-3.7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ที่มีการกำหนดไว้ในประกาศกระทรวงสาธารณสุข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193)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.2543,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ประกาศกรทรวงสาธารณสุข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239)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.2544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และประกาศกระทรวงสาธารณสุขเรื่องแก้ไขเพิ่มเติมกระทรวงสาธารณสุข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193)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.2543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ต้องเป็นไปตามประกาศกระทรวงสาธารณสุข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193)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.2543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เรื่อง วิธีการผลิต เครื่องมือเครื่องใช้ในการผลิต และการเก็บรักษาอาหาร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จีเอ็มพีทั่วไป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43C1D06F" w14:textId="77777777" w:rsidR="00E91083" w:rsidRDefault="00E91083" w:rsidP="00E91083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E91083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 </w:t>
      </w:r>
      <w:r w:rsidR="00575FAF" w:rsidRPr="00E91083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เงื่อนไข</w:t>
      </w:r>
    </w:p>
    <w:p w14:paraId="468FE42F" w14:textId="77777777" w:rsidR="00E91083" w:rsidRDefault="00575FAF" w:rsidP="00E91083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ผู้ยื่นขออนุญาตต้องเป็นผู้ดำเนินกิจการหรือกรรมการผู้มีอำนาจของนิติบุคคลหรือผู้รับมอบอำนาจ</w:t>
      </w:r>
    </w:p>
    <w:p w14:paraId="7FCA0223" w14:textId="77777777" w:rsidR="00E91083" w:rsidRDefault="00575FAF" w:rsidP="00E91083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ผู้ยื่นขออนุญาต ต้องประเมินผลิตภัณฑ์ด้วยตนเองต้องสามารถให้ข้อมูลรายละเอียดเกี่ยวกับผลิตภัณฑ์ที่ยื่นคำขอได้</w:t>
      </w:r>
    </w:p>
    <w:p w14:paraId="168D60F1" w14:textId="77777777" w:rsidR="00E91083" w:rsidRDefault="00575FAF" w:rsidP="00E91083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ผู้ยื่นคำขอต้องจัดเรียงเอกสารแบบคำขอและหลักฐานประกอบ พร้อมตรวจสอบให้ครบถ้วนถูกต้อง ตามแบบตรวจสอบเอกสารเบื้องต้น </w:t>
      </w:r>
      <w:r w:rsidRPr="000C2AAC">
        <w:rPr>
          <w:rFonts w:asciiTheme="minorBidi" w:hAnsiTheme="minorBidi"/>
          <w:noProof/>
          <w:sz w:val="32"/>
          <w:szCs w:val="32"/>
        </w:rPr>
        <w:t xml:space="preserve">(Checklist)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ให้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</w:r>
    </w:p>
    <w:p w14:paraId="2892B605" w14:textId="77777777" w:rsidR="00E91083" w:rsidRDefault="00575FAF" w:rsidP="00E91083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การขออนุญาตผลิตอาหารที่เป็นผลิตภัณฑ์ที่มีการใช้สารอาหารหรือสารเคมีชนิดใหม่ </w:t>
      </w:r>
      <w:r w:rsidRPr="000C2AAC">
        <w:rPr>
          <w:rFonts w:asciiTheme="minorBidi" w:hAnsiTheme="minorBidi"/>
          <w:noProof/>
          <w:sz w:val="32"/>
          <w:szCs w:val="32"/>
        </w:rPr>
        <w:t xml:space="preserve">(Novel Ingredients)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ที่ยังไม่ได้กำหนดคุณภาพหรือมาตรฐาน หรือเป็นผลิตภัณฑ์อาหารใหม่ </w:t>
      </w:r>
      <w:r w:rsidRPr="000C2AAC">
        <w:rPr>
          <w:rFonts w:asciiTheme="minorBidi" w:hAnsiTheme="minorBidi"/>
          <w:noProof/>
          <w:sz w:val="32"/>
          <w:szCs w:val="32"/>
        </w:rPr>
        <w:t xml:space="preserve">(Novel Food)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ต้องผ่านการประเมินความปลอดภัยโดยผู้เชี่ยวชาญ และรับรองโดยคณะอนุกรรมการอาหารก่อนจึงจะขออนุญาตผลิตอาหารได้</w:t>
      </w:r>
      <w:r w:rsidRPr="000C2AAC">
        <w:rPr>
          <w:rFonts w:asciiTheme="minorBidi" w:hAnsiTheme="minorBidi"/>
          <w:noProof/>
          <w:sz w:val="32"/>
          <w:szCs w:val="32"/>
        </w:rPr>
        <w:t>)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ศึกษารายละเอียดเพิ่มเติมที่คู่มือสำหรับประชาชน เรื่องการขอประเมินความปลอดภัยของอาหาร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01F9433D" w14:textId="0348EFDA" w:rsidR="00E91083" w:rsidRDefault="00E91083" w:rsidP="00E91083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>5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การไม่อนุญาตคำขอ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สำนักงานคณะกรรมการอาหารและยาหรือสำนักงานสาธารณสุขจังหวัดจะพิจารณาไม่อนุญาตคำขอฯ ในกรณีต่างๆ ดังต่อไปนี้ </w:t>
      </w:r>
    </w:p>
    <w:p w14:paraId="78D10524" w14:textId="75C4F437" w:rsidR="00E91083" w:rsidRDefault="00E91083" w:rsidP="00E91083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>5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.1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กรณีผลการตรวจสอบเอกสารหลักฐานแล้วพบว่าไม่สมบูรณ์หรือไม่ถูกต้องตามหลักกฎหมายและหลักวิชาการ หรือไม่สอดคล้องตามรายละเอียดที่ระบุไว้ในคู่มือสำหรับประชาชน</w:t>
      </w:r>
    </w:p>
    <w:p w14:paraId="13655ED1" w14:textId="01FE16E6" w:rsidR="00E91083" w:rsidRDefault="00E91083" w:rsidP="00E91083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>5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.2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กรณีผลการตรวจสอบสถานที่ผลิตอาหารไม่เป็นไปตามข้อกฎหมายที่ระบุในหลักเกณฑ์ข้อ </w:t>
      </w:r>
      <w:r w:rsidR="00575FAF" w:rsidRPr="000C2AAC">
        <w:rPr>
          <w:rFonts w:asciiTheme="minorBidi" w:hAnsiTheme="minorBidi"/>
          <w:noProof/>
          <w:sz w:val="32"/>
          <w:szCs w:val="32"/>
        </w:rPr>
        <w:t>3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ข้างต้น หรือผลการตรวจสอบสถานที่ผลิตอาหารไม่ถูกต้องตรงตามเอกสารหลักฐานที่ผู้ยื่นคำขอฯ ส่งมอบเอกสารหลักฐานไว้</w:t>
      </w:r>
    </w:p>
    <w:p w14:paraId="7B811917" w14:textId="6E210166" w:rsidR="00E91083" w:rsidRDefault="00E91083" w:rsidP="00E91083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>6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การคืนคำขอ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สำนักงานคณะกรรมการอาหารและยาหรือสำนักงานสาธารณสุขจังหวัดจะส่งคืนคำขอฯ พร้อมเอกสารหลักฐานให้แก่ผู้ยื่นคำขอฯ ในกรณีที่ผู้ยื่นคำขอฯ ไม่สามารถส่งมอบเอกสารหลักฐานให้ครบถ้วนได้ตามระยะเวลาที่ตกลง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ไว้ในแบบตรวจสอบคำขอและบันทึกข้อบกพร่อง</w:t>
      </w:r>
    </w:p>
    <w:p w14:paraId="7254DDEE" w14:textId="3A1C77B2" w:rsidR="008E2900" w:rsidRDefault="00E91083" w:rsidP="00E91083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lastRenderedPageBreak/>
        <w:t>7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กรณีกรรมวิธีการผลิตมีความซับซ้อนหรือเป็นเทคโนโลยีใหม่ จะต้องผ่านการพิจารณาโดยคณะทำงาน</w:t>
      </w:r>
      <w:r w:rsidR="00575FAF" w:rsidRPr="000C2AAC">
        <w:rPr>
          <w:rFonts w:asciiTheme="minorBidi" w:hAnsiTheme="minorBidi"/>
          <w:noProof/>
          <w:sz w:val="32"/>
          <w:szCs w:val="32"/>
        </w:rPr>
        <w:t>/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คณะกรรมการ</w:t>
      </w:r>
      <w:r w:rsidR="00575FAF" w:rsidRPr="000C2AAC">
        <w:rPr>
          <w:rFonts w:asciiTheme="minorBidi" w:hAnsiTheme="minorBidi"/>
          <w:noProof/>
          <w:sz w:val="32"/>
          <w:szCs w:val="32"/>
        </w:rPr>
        <w:t>/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หรือผู้เชี่ยวชาญ จะต้องใช้ระยะเวลาเพิ่มจากที่ระบุไว้ในคู่มือฉบับนี้โดยประมาณ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30-90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 หรือมากกว่า แล้วแต่กรณี</w:t>
      </w:r>
    </w:p>
    <w:p w14:paraId="28E98C91" w14:textId="77777777" w:rsidR="00E91083" w:rsidRPr="000C2AAC" w:rsidRDefault="00E91083" w:rsidP="00E91083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52"/>
        <w:gridCol w:w="1701"/>
        <w:gridCol w:w="1701"/>
        <w:gridCol w:w="1489"/>
      </w:tblGrid>
      <w:tr w:rsidR="00313D38" w:rsidRPr="000C2AAC" w14:paraId="5E02CB78" w14:textId="77777777" w:rsidTr="00E91083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5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701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701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48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E91083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52" w:type="dxa"/>
          </w:tcPr>
          <w:p w14:paraId="2A225131" w14:textId="7128B3A4" w:rsidR="00313D38" w:rsidRPr="000C2AAC" w:rsidRDefault="00313D38" w:rsidP="00E91083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ผู้ประกอบการยื่นคำขอฯ และเอกสารหลักฐานประกอบการพิจารณาให้ครบถ้วน</w:t>
            </w:r>
          </w:p>
        </w:tc>
        <w:tc>
          <w:tcPr>
            <w:tcW w:w="1701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14:paraId="3D95E78A" w14:textId="7F6CD15A" w:rsidR="00313D38" w:rsidRPr="000C2AAC" w:rsidRDefault="00E91083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48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E91083" w:rsidRPr="000C2AAC" w14:paraId="1D782DA2" w14:textId="77777777" w:rsidTr="00E91083">
        <w:tc>
          <w:tcPr>
            <w:tcW w:w="675" w:type="dxa"/>
            <w:vAlign w:val="center"/>
          </w:tcPr>
          <w:p w14:paraId="52A44494" w14:textId="77777777" w:rsidR="00E91083" w:rsidRPr="00AC4ACB" w:rsidRDefault="00E91083" w:rsidP="0074699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2E7B491" w14:textId="77777777" w:rsidR="00E91083" w:rsidRPr="00AC4ACB" w:rsidRDefault="00E91083" w:rsidP="0074699A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E06C724" w14:textId="77777777" w:rsidR="00E91083" w:rsidRPr="00AC4ACB" w:rsidRDefault="00E91083" w:rsidP="0074699A">
            <w:pPr>
              <w:rPr>
                <w:rFonts w:asciiTheme="minorBidi" w:hAnsiTheme="minorBidi"/>
              </w:rPr>
            </w:pPr>
          </w:p>
        </w:tc>
        <w:tc>
          <w:tcPr>
            <w:tcW w:w="2552" w:type="dxa"/>
          </w:tcPr>
          <w:p w14:paraId="351266DB" w14:textId="77777777" w:rsidR="00E91083" w:rsidRPr="000C2AAC" w:rsidRDefault="00E91083" w:rsidP="0074699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เจ้าหน้าที่ตรวจสอบความครบถ้วนของเอกสารหลักฐาน </w:t>
            </w:r>
          </w:p>
          <w:p w14:paraId="1E00A193" w14:textId="77777777" w:rsidR="00E91083" w:rsidRPr="000C2AAC" w:rsidRDefault="00E91083" w:rsidP="0074699A">
            <w:pPr>
              <w:rPr>
                <w:rFonts w:asciiTheme="minorBidi" w:hAnsiTheme="minorBidi"/>
              </w:rPr>
            </w:pPr>
          </w:p>
        </w:tc>
        <w:tc>
          <w:tcPr>
            <w:tcW w:w="1701" w:type="dxa"/>
          </w:tcPr>
          <w:p w14:paraId="194338DB" w14:textId="77777777" w:rsidR="00E91083" w:rsidRPr="000C2AAC" w:rsidRDefault="00E91083" w:rsidP="0074699A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14:paraId="42E8E2BB" w14:textId="77777777" w:rsidR="00E91083" w:rsidRPr="000C2AAC" w:rsidRDefault="00E91083" w:rsidP="0074699A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489" w:type="dxa"/>
          </w:tcPr>
          <w:p w14:paraId="7B4EEA1C" w14:textId="77777777" w:rsidR="00E91083" w:rsidRPr="000C2AAC" w:rsidRDefault="00E91083" w:rsidP="0074699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E91083" w:rsidRPr="000C2AAC" w14:paraId="60E4E1C1" w14:textId="77777777" w:rsidTr="00E91083">
        <w:tc>
          <w:tcPr>
            <w:tcW w:w="675" w:type="dxa"/>
            <w:vAlign w:val="center"/>
          </w:tcPr>
          <w:p w14:paraId="267B6443" w14:textId="77777777" w:rsidR="00E91083" w:rsidRPr="00AC4ACB" w:rsidRDefault="00E91083" w:rsidP="0074699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6C231F5" w14:textId="77777777" w:rsidR="00E91083" w:rsidRPr="00AC4ACB" w:rsidRDefault="00E91083" w:rsidP="0074699A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4303791E" w14:textId="77777777" w:rsidR="00E91083" w:rsidRPr="00AC4ACB" w:rsidRDefault="00E91083" w:rsidP="0074699A">
            <w:pPr>
              <w:rPr>
                <w:rFonts w:asciiTheme="minorBidi" w:hAnsiTheme="minorBidi"/>
              </w:rPr>
            </w:pPr>
          </w:p>
        </w:tc>
        <w:tc>
          <w:tcPr>
            <w:tcW w:w="2552" w:type="dxa"/>
          </w:tcPr>
          <w:p w14:paraId="774A4A10" w14:textId="77777777" w:rsidR="00E91083" w:rsidRPr="000C2AAC" w:rsidRDefault="00E91083" w:rsidP="0074699A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กรณีเอกสารไม่ครบถ้วน ให้ผู้ยื่นคำขอดำเนินการแก้ไขข้อบกพร่องตามบันทึกข้อบกพร่อง ภายในเวลาที่กำหนด และนำมายื่นต่อเจ้าหน้าที่</w:t>
            </w:r>
            <w:r w:rsidRPr="000C2AAC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1701" w:type="dxa"/>
          </w:tcPr>
          <w:p w14:paraId="780843AA" w14:textId="77777777" w:rsidR="00E91083" w:rsidRPr="000C2AAC" w:rsidRDefault="00E91083" w:rsidP="0074699A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14:paraId="7018DAB3" w14:textId="77777777" w:rsidR="00E91083" w:rsidRPr="000C2AAC" w:rsidRDefault="00E91083" w:rsidP="0074699A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489" w:type="dxa"/>
          </w:tcPr>
          <w:p w14:paraId="048AEE4E" w14:textId="77777777" w:rsidR="00E91083" w:rsidRPr="000C2AAC" w:rsidRDefault="00E91083" w:rsidP="0074699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E91083" w:rsidRPr="000C2AAC" w14:paraId="758946C0" w14:textId="77777777" w:rsidTr="00E91083">
        <w:tc>
          <w:tcPr>
            <w:tcW w:w="675" w:type="dxa"/>
            <w:vAlign w:val="center"/>
          </w:tcPr>
          <w:p w14:paraId="47B58487" w14:textId="77777777" w:rsidR="00E91083" w:rsidRPr="00AC4ACB" w:rsidRDefault="00E91083" w:rsidP="0074699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9A9F999" w14:textId="77777777" w:rsidR="00E91083" w:rsidRPr="00AC4ACB" w:rsidRDefault="00E91083" w:rsidP="0074699A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28D93228" w14:textId="77777777" w:rsidR="00E91083" w:rsidRPr="00AC4ACB" w:rsidRDefault="00E91083" w:rsidP="0074699A">
            <w:pPr>
              <w:rPr>
                <w:rFonts w:asciiTheme="minorBidi" w:hAnsiTheme="minorBidi"/>
              </w:rPr>
            </w:pPr>
          </w:p>
        </w:tc>
        <w:tc>
          <w:tcPr>
            <w:tcW w:w="2552" w:type="dxa"/>
          </w:tcPr>
          <w:p w14:paraId="2F65FEA0" w14:textId="77777777" w:rsidR="00E91083" w:rsidRPr="000C2AAC" w:rsidRDefault="00E91083" w:rsidP="0074699A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กรณีเอกสารครบถ้วน ผู้ยืนคำขอรอรับใบรับคำขอไว้เป็นหลักฐาน</w:t>
            </w:r>
          </w:p>
        </w:tc>
        <w:tc>
          <w:tcPr>
            <w:tcW w:w="1701" w:type="dxa"/>
          </w:tcPr>
          <w:p w14:paraId="76E60EA6" w14:textId="77777777" w:rsidR="00E91083" w:rsidRPr="000C2AAC" w:rsidRDefault="00E91083" w:rsidP="0074699A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14:paraId="72CCDDEE" w14:textId="77777777" w:rsidR="00E91083" w:rsidRPr="000C2AAC" w:rsidRDefault="00E91083" w:rsidP="0074699A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489" w:type="dxa"/>
          </w:tcPr>
          <w:p w14:paraId="386AD565" w14:textId="77777777" w:rsidR="00E91083" w:rsidRPr="000C2AAC" w:rsidRDefault="00E91083" w:rsidP="0074699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E91083" w:rsidRPr="000C2AAC" w14:paraId="683E41B1" w14:textId="77777777" w:rsidTr="00E91083">
        <w:tc>
          <w:tcPr>
            <w:tcW w:w="675" w:type="dxa"/>
          </w:tcPr>
          <w:p w14:paraId="1B597B51" w14:textId="77777777" w:rsidR="00E91083" w:rsidRPr="00AC4ACB" w:rsidRDefault="00E91083" w:rsidP="0074699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sz w:val="32"/>
                <w:szCs w:val="32"/>
              </w:rPr>
              <w:t>5)</w:t>
            </w:r>
          </w:p>
        </w:tc>
        <w:tc>
          <w:tcPr>
            <w:tcW w:w="2268" w:type="dxa"/>
          </w:tcPr>
          <w:p w14:paraId="52DC982F" w14:textId="77777777" w:rsidR="00E91083" w:rsidRPr="00AC4ACB" w:rsidRDefault="00E91083" w:rsidP="0074699A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73C72108" w14:textId="77777777" w:rsidR="00E91083" w:rsidRPr="00AC4ACB" w:rsidRDefault="00E91083" w:rsidP="0074699A">
            <w:pPr>
              <w:rPr>
                <w:rFonts w:asciiTheme="minorBidi" w:hAnsiTheme="minorBidi"/>
              </w:rPr>
            </w:pPr>
          </w:p>
        </w:tc>
        <w:tc>
          <w:tcPr>
            <w:tcW w:w="2552" w:type="dxa"/>
          </w:tcPr>
          <w:p w14:paraId="394B2791" w14:textId="77777777" w:rsidR="00E91083" w:rsidRPr="000C2AAC" w:rsidRDefault="00E91083" w:rsidP="0074699A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สถานที่ผลิตอาหาร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ประเภท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ที่มอบอำนาจให้สำนักงานสาธารณสุขจังหวัดเป็นผู้อนุญาต คณะผู้ประเมินของจังหวัด ประเมินความถูกต้องและสอดคล้องตามกฎหมายทั้ง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ด้านสถานที่และด้านเอกสาร</w:t>
            </w:r>
          </w:p>
        </w:tc>
        <w:tc>
          <w:tcPr>
            <w:tcW w:w="1701" w:type="dxa"/>
          </w:tcPr>
          <w:p w14:paraId="1339C2AA" w14:textId="67E8D448" w:rsidR="00E91083" w:rsidRPr="006237BD" w:rsidRDefault="00A2000A" w:rsidP="00A2000A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sz w:val="32"/>
                <w:szCs w:val="32"/>
              </w:rPr>
              <w:lastRenderedPageBreak/>
              <w:t>30</w:t>
            </w:r>
            <w:r w:rsidR="00E91083" w:rsidRPr="006237BD">
              <w:rPr>
                <w:rFonts w:asciiTheme="minorBidi" w:hAnsiTheme="minorBidi"/>
                <w:sz w:val="32"/>
                <w:szCs w:val="32"/>
              </w:rPr>
              <w:t xml:space="preserve"> </w:t>
            </w:r>
            <w:r w:rsidR="00E91083" w:rsidRPr="006237BD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701" w:type="dxa"/>
          </w:tcPr>
          <w:p w14:paraId="29EDB732" w14:textId="77777777" w:rsidR="00E91083" w:rsidRPr="000C2AAC" w:rsidRDefault="00E91083" w:rsidP="0074699A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489" w:type="dxa"/>
          </w:tcPr>
          <w:p w14:paraId="1F99BEED" w14:textId="1CA6A3CB" w:rsidR="00E91083" w:rsidRPr="000C2AAC" w:rsidRDefault="00E91083" w:rsidP="00A2000A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</w:p>
        </w:tc>
      </w:tr>
      <w:tr w:rsidR="00E91083" w:rsidRPr="000C2AAC" w14:paraId="0CA1F898" w14:textId="77777777" w:rsidTr="00E91083">
        <w:tc>
          <w:tcPr>
            <w:tcW w:w="675" w:type="dxa"/>
          </w:tcPr>
          <w:p w14:paraId="7B1F1A46" w14:textId="77777777" w:rsidR="00E91083" w:rsidRPr="00AC4ACB" w:rsidRDefault="00E91083" w:rsidP="0074699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lastRenderedPageBreak/>
              <w:t>6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33FEDC2" w14:textId="77777777" w:rsidR="00E91083" w:rsidRPr="00AC4ACB" w:rsidRDefault="00E91083" w:rsidP="0074699A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76910EE7" w14:textId="77777777" w:rsidR="00E91083" w:rsidRPr="00AC4ACB" w:rsidRDefault="00E91083" w:rsidP="0074699A">
            <w:pPr>
              <w:rPr>
                <w:rFonts w:asciiTheme="minorBidi" w:hAnsiTheme="minorBidi"/>
              </w:rPr>
            </w:pPr>
          </w:p>
        </w:tc>
        <w:tc>
          <w:tcPr>
            <w:tcW w:w="2552" w:type="dxa"/>
          </w:tcPr>
          <w:p w14:paraId="35F5B59F" w14:textId="77777777" w:rsidR="00E91083" w:rsidRPr="000C2AAC" w:rsidRDefault="00E91083" w:rsidP="0074699A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กรณีสถานที่ผลิตอาหารประเภทที่ไม่ได้มอบอำนาจให้สำนักงานสาธารณสุขจังหวัดเป็นผู้อนุญาต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กรณียื่นคำขอฯ ณ ศูนย์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OSSC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สำนักงานคณะกรรมการอาหารและยา จะส่งเอกสารที่ผ่านการตรวจสอบแล้วว่าถูกต้องครบถ้วนให้สำนักงานสาธารณสุขจังหวัดซึ่งสถานที่ผลิตนั้นตั้งอยู่ เพื่อให้ตรวจประเมินความถูกต้องและสอดคล้องตามกฎหมาย แล้วรายงานการตรวจประเมินกลับให้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เพื่อพิจารณาการอนุญาตต่อไป</w:t>
            </w:r>
          </w:p>
        </w:tc>
        <w:tc>
          <w:tcPr>
            <w:tcW w:w="1701" w:type="dxa"/>
          </w:tcPr>
          <w:p w14:paraId="2E45586C" w14:textId="77777777" w:rsidR="00E91083" w:rsidRPr="000C2AAC" w:rsidRDefault="00E91083" w:rsidP="0074699A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701" w:type="dxa"/>
          </w:tcPr>
          <w:p w14:paraId="355E01E6" w14:textId="77777777" w:rsidR="00E91083" w:rsidRPr="000C2AAC" w:rsidRDefault="00E91083" w:rsidP="0074699A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489" w:type="dxa"/>
          </w:tcPr>
          <w:p w14:paraId="727BA626" w14:textId="77777777" w:rsidR="00E91083" w:rsidRPr="000C2AAC" w:rsidRDefault="00E91083" w:rsidP="0074699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ดำเนินการโดยสำนักงานสาธารณสุขจังหวัด และสำนักอาหาร สำนักงานคณะกรรมอาหารและยา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E91083" w:rsidRPr="000C2AAC" w14:paraId="176BC60D" w14:textId="77777777" w:rsidTr="00E91083">
        <w:tc>
          <w:tcPr>
            <w:tcW w:w="675" w:type="dxa"/>
          </w:tcPr>
          <w:p w14:paraId="3CCA8B34" w14:textId="77777777" w:rsidR="00E91083" w:rsidRPr="00AC4ACB" w:rsidRDefault="00E91083" w:rsidP="0074699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14B1545" w14:textId="77777777" w:rsidR="00E91083" w:rsidRPr="00AC4ACB" w:rsidRDefault="00E91083" w:rsidP="0074699A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787BC790" w14:textId="77777777" w:rsidR="00E91083" w:rsidRPr="00AC4ACB" w:rsidRDefault="00E91083" w:rsidP="0074699A">
            <w:pPr>
              <w:rPr>
                <w:rFonts w:asciiTheme="minorBidi" w:hAnsiTheme="minorBidi"/>
              </w:rPr>
            </w:pPr>
          </w:p>
        </w:tc>
        <w:tc>
          <w:tcPr>
            <w:tcW w:w="2552" w:type="dxa"/>
          </w:tcPr>
          <w:p w14:paraId="3FA3D4CD" w14:textId="77777777" w:rsidR="00E91083" w:rsidRDefault="00E91083" w:rsidP="0074699A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กรณียื่นคำขอฯ ณ สำนักงานสาธารณสุขจังหวัด สสจ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จะส่งคำขอฯและหลักฐานประกอบการขออนุญาตที่ตรวจสอบแล้วให้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พิจารณา</w:t>
            </w:r>
          </w:p>
          <w:p w14:paraId="0B278F1F" w14:textId="77777777" w:rsidR="00E91083" w:rsidRPr="000C2AAC" w:rsidRDefault="00E91083" w:rsidP="0074699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 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กรณีเอกสารที่ผ่านการตรวจสอบโดย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แล้ว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ถูกต้องครบถ้วน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จะส่งเอกสารให้ สสจ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ซึ่งสถานที่ผลิตนั้นตั้งอยู่ให้ตรวจประเมินความถูกต้องและสอดคล้องตามกฎหมาย แล้วรายงานการตรวจประเมินกลับให้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เพื่อพิจารณาการอนุญาตต่อไป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กรณีเอกสารที่ผ่านการตรวจสอบโดย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แล้วไม่ถูกต้องครบถ้วน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จะส่งเอกสารหลักฐานคืน สสจ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เพื่อให้ สสจ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แจ้งผลการไม่อนุญาตต่อผู้ยื่นคำขอต่อไป</w:t>
            </w:r>
          </w:p>
          <w:p w14:paraId="07AA5927" w14:textId="77777777" w:rsidR="00E91083" w:rsidRPr="000C2AAC" w:rsidRDefault="00E91083" w:rsidP="0074699A">
            <w:pPr>
              <w:rPr>
                <w:rFonts w:asciiTheme="minorBidi" w:hAnsiTheme="minorBidi"/>
              </w:rPr>
            </w:pPr>
          </w:p>
        </w:tc>
        <w:tc>
          <w:tcPr>
            <w:tcW w:w="1701" w:type="dxa"/>
          </w:tcPr>
          <w:p w14:paraId="2D2AEC2F" w14:textId="77777777" w:rsidR="00E91083" w:rsidRPr="000C2AAC" w:rsidRDefault="00E91083" w:rsidP="0074699A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58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701" w:type="dxa"/>
          </w:tcPr>
          <w:p w14:paraId="62B397B2" w14:textId="77777777" w:rsidR="00E91083" w:rsidRPr="000C2AAC" w:rsidRDefault="00E91083" w:rsidP="0074699A">
            <w:pPr>
              <w:rPr>
                <w:rFonts w:asciiTheme="minorBidi" w:hAnsiTheme="minorBidi"/>
                <w:rtl/>
                <w:cs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489" w:type="dxa"/>
          </w:tcPr>
          <w:p w14:paraId="1ECF7297" w14:textId="77777777" w:rsidR="00E91083" w:rsidRPr="000C2AAC" w:rsidRDefault="00E91083" w:rsidP="0074699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ดำเนินการโดยสำนักงานสาธารณสุขจังหวัดและสำนักอาหาร สำนักงานคณะกรรมการอาหารและยา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E91083" w:rsidRPr="000C2AAC" w14:paraId="5E930126" w14:textId="77777777" w:rsidTr="00E91083">
        <w:tc>
          <w:tcPr>
            <w:tcW w:w="675" w:type="dxa"/>
          </w:tcPr>
          <w:p w14:paraId="1C99A73C" w14:textId="77777777" w:rsidR="00E91083" w:rsidRPr="00AC4ACB" w:rsidRDefault="00E91083" w:rsidP="0074699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DB1595A" w14:textId="77777777" w:rsidR="00E91083" w:rsidRPr="00AC4ACB" w:rsidRDefault="00E91083" w:rsidP="0074699A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14:paraId="27BDA026" w14:textId="77777777" w:rsidR="00E91083" w:rsidRPr="00AC4ACB" w:rsidRDefault="00E91083" w:rsidP="0074699A">
            <w:pPr>
              <w:rPr>
                <w:rFonts w:asciiTheme="minorBidi" w:hAnsiTheme="minorBidi"/>
              </w:rPr>
            </w:pPr>
          </w:p>
        </w:tc>
        <w:tc>
          <w:tcPr>
            <w:tcW w:w="2552" w:type="dxa"/>
          </w:tcPr>
          <w:p w14:paraId="30B58C1A" w14:textId="77777777" w:rsidR="00E91083" w:rsidRPr="000C2AAC" w:rsidRDefault="00E91083" w:rsidP="0074699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</w:t>
            </w:r>
          </w:p>
          <w:p w14:paraId="3FCC810F" w14:textId="77777777" w:rsidR="00E91083" w:rsidRPr="000C2AAC" w:rsidRDefault="00E91083" w:rsidP="0074699A">
            <w:pPr>
              <w:rPr>
                <w:rFonts w:asciiTheme="minorBidi" w:hAnsiTheme="minorBidi"/>
              </w:rPr>
            </w:pPr>
          </w:p>
        </w:tc>
        <w:tc>
          <w:tcPr>
            <w:tcW w:w="1701" w:type="dxa"/>
          </w:tcPr>
          <w:p w14:paraId="237FFE75" w14:textId="36977869" w:rsidR="00E91083" w:rsidRPr="000C2AAC" w:rsidRDefault="00BC3A65" w:rsidP="0074699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4</w:t>
            </w:r>
            <w:r w:rsidR="00E91083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E91083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701" w:type="dxa"/>
          </w:tcPr>
          <w:p w14:paraId="00519876" w14:textId="77777777" w:rsidR="00E91083" w:rsidRPr="000C2AAC" w:rsidRDefault="00E91083" w:rsidP="0074699A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489" w:type="dxa"/>
          </w:tcPr>
          <w:p w14:paraId="5552A50F" w14:textId="77777777" w:rsidR="00E91083" w:rsidRPr="000C2AAC" w:rsidRDefault="00E91083" w:rsidP="0074699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กรณีสถานที่ผลิตอาหารประเภทที่มอบอำนาจให้สำนักงานสาธารณสุขจังหวัดเป็นผู้อนุญาต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E91083" w:rsidRPr="000C2AAC" w14:paraId="3268DADE" w14:textId="77777777" w:rsidTr="00E91083">
        <w:tc>
          <w:tcPr>
            <w:tcW w:w="675" w:type="dxa"/>
          </w:tcPr>
          <w:p w14:paraId="489FE8B8" w14:textId="77777777" w:rsidR="00E91083" w:rsidRPr="00AC4ACB" w:rsidRDefault="00E91083" w:rsidP="0074699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9AFB37C" w14:textId="77777777" w:rsidR="00E91083" w:rsidRPr="00AC4ACB" w:rsidRDefault="00E91083" w:rsidP="0074699A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การแจ้งผลพิจารณา</w:t>
            </w:r>
          </w:p>
          <w:p w14:paraId="24857151" w14:textId="77777777" w:rsidR="00E91083" w:rsidRPr="00AC4ACB" w:rsidRDefault="00E91083" w:rsidP="0074699A">
            <w:pPr>
              <w:rPr>
                <w:rFonts w:asciiTheme="minorBidi" w:hAnsiTheme="minorBidi"/>
              </w:rPr>
            </w:pPr>
          </w:p>
        </w:tc>
        <w:tc>
          <w:tcPr>
            <w:tcW w:w="2552" w:type="dxa"/>
          </w:tcPr>
          <w:p w14:paraId="2E58FF07" w14:textId="094D62FB" w:rsidR="00E91083" w:rsidRPr="000C2AAC" w:rsidRDefault="00E91083" w:rsidP="00A2000A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เจ้าหน้าที่แจ้งผลการพิจารณาภายใน </w:t>
            </w:r>
            <w:r w:rsidR="00A2000A"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5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วันทำการหลังเสร็จสิ้นการพิจารณา  </w:t>
            </w:r>
          </w:p>
        </w:tc>
        <w:tc>
          <w:tcPr>
            <w:tcW w:w="1701" w:type="dxa"/>
          </w:tcPr>
          <w:p w14:paraId="273C77C7" w14:textId="6A7A36C1" w:rsidR="00E91083" w:rsidRPr="000C2AAC" w:rsidRDefault="00BC3A65" w:rsidP="0074699A">
            <w:pPr>
              <w:rPr>
                <w:rFonts w:asciiTheme="minorBidi" w:hAnsiTheme="minorBidi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1</w:t>
            </w:r>
            <w:r w:rsidR="00A2000A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A2000A"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701" w:type="dxa"/>
          </w:tcPr>
          <w:p w14:paraId="55CBC4AA" w14:textId="77777777" w:rsidR="00E91083" w:rsidRPr="000C2AAC" w:rsidRDefault="00E91083" w:rsidP="0074699A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489" w:type="dxa"/>
          </w:tcPr>
          <w:p w14:paraId="05449084" w14:textId="77777777" w:rsidR="00E91083" w:rsidRPr="000C2AAC" w:rsidRDefault="00E91083" w:rsidP="0074699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กรณีสถานที่ผลิตอาหารประเภทที่มอบอำนาจให้สำนักงาน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สาธารณสุขจังหวัดเป็นผู้อนุญาต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E91083" w:rsidRPr="000C2AAC" w14:paraId="70A68661" w14:textId="77777777" w:rsidTr="00E91083">
        <w:tc>
          <w:tcPr>
            <w:tcW w:w="675" w:type="dxa"/>
          </w:tcPr>
          <w:p w14:paraId="7BA131FD" w14:textId="77777777" w:rsidR="00E91083" w:rsidRPr="00AC4ACB" w:rsidRDefault="00E91083" w:rsidP="0074699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lastRenderedPageBreak/>
              <w:t>10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207B1B7" w14:textId="77777777" w:rsidR="00E91083" w:rsidRPr="00AC4ACB" w:rsidRDefault="00E91083" w:rsidP="0074699A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14:paraId="2C39AE98" w14:textId="77777777" w:rsidR="00E91083" w:rsidRPr="00AC4ACB" w:rsidRDefault="00E91083" w:rsidP="0074699A">
            <w:pPr>
              <w:rPr>
                <w:rFonts w:asciiTheme="minorBidi" w:hAnsiTheme="minorBidi"/>
              </w:rPr>
            </w:pPr>
          </w:p>
        </w:tc>
        <w:tc>
          <w:tcPr>
            <w:tcW w:w="2552" w:type="dxa"/>
          </w:tcPr>
          <w:p w14:paraId="3BEBD376" w14:textId="77777777" w:rsidR="00E91083" w:rsidRPr="000C2AAC" w:rsidRDefault="00E91083" w:rsidP="0074699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</w:t>
            </w:r>
          </w:p>
          <w:p w14:paraId="611C3254" w14:textId="77777777" w:rsidR="00E91083" w:rsidRPr="000C2AAC" w:rsidRDefault="00E91083" w:rsidP="0074699A">
            <w:pPr>
              <w:rPr>
                <w:rFonts w:asciiTheme="minorBidi" w:hAnsiTheme="minorBidi"/>
              </w:rPr>
            </w:pPr>
          </w:p>
        </w:tc>
        <w:tc>
          <w:tcPr>
            <w:tcW w:w="1701" w:type="dxa"/>
          </w:tcPr>
          <w:p w14:paraId="11C39FE7" w14:textId="77777777" w:rsidR="00E91083" w:rsidRPr="000C2AAC" w:rsidRDefault="00E91083" w:rsidP="0074699A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701" w:type="dxa"/>
          </w:tcPr>
          <w:p w14:paraId="18DA1D2A" w14:textId="77777777" w:rsidR="00E91083" w:rsidRPr="000C2AAC" w:rsidRDefault="00E91083" w:rsidP="0074699A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489" w:type="dxa"/>
          </w:tcPr>
          <w:p w14:paraId="029D893C" w14:textId="77777777" w:rsidR="00E91083" w:rsidRPr="000C2AAC" w:rsidRDefault="00E91083" w:rsidP="0074699A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กรณีสถานที่ผลิตอาหารตั้งอยู่ต่างจังหวัดและผลิตประเภทอาหารที่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ไม่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มอบอำนาจให้สำนักงานสาธารณสุขจังหวัดเป็นผู้อนุญาต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E91083" w:rsidRPr="000C2AAC" w14:paraId="62C3A48C" w14:textId="77777777" w:rsidTr="00E91083">
        <w:tc>
          <w:tcPr>
            <w:tcW w:w="675" w:type="dxa"/>
          </w:tcPr>
          <w:p w14:paraId="3F7E314D" w14:textId="77777777" w:rsidR="00E91083" w:rsidRPr="00AC4ACB" w:rsidRDefault="00E91083" w:rsidP="0074699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7361D54" w14:textId="77777777" w:rsidR="00E91083" w:rsidRPr="00AC4ACB" w:rsidRDefault="00E91083" w:rsidP="0074699A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การแจ้งผลพิจารณา</w:t>
            </w:r>
          </w:p>
          <w:p w14:paraId="22100EDC" w14:textId="77777777" w:rsidR="00E91083" w:rsidRPr="00AC4ACB" w:rsidRDefault="00E91083" w:rsidP="0074699A">
            <w:pPr>
              <w:rPr>
                <w:rFonts w:asciiTheme="minorBidi" w:hAnsiTheme="minorBidi"/>
              </w:rPr>
            </w:pPr>
          </w:p>
        </w:tc>
        <w:tc>
          <w:tcPr>
            <w:tcW w:w="2552" w:type="dxa"/>
          </w:tcPr>
          <w:p w14:paraId="5D16E49D" w14:textId="77777777" w:rsidR="00E91083" w:rsidRPr="000C2AAC" w:rsidRDefault="00E91083" w:rsidP="0074699A">
            <w:pPr>
              <w:jc w:val="thaiDistribute"/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กรณีสถานที่ผลิตอาหารประเภทที่ไม่ได้มอบอำนาจให้สำนักงานสาธารณสุขจังหวัดเป็นผู้อนุญาต เจ้าหน้าที่แจ้งผลการพิจารณาภายใน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หลังเสร็จสิ้นการพิจารณาและจัดส่งเอกสารให้แก่สำนักงานสาธารณสุขจังหวัดเพื่อส่งมอบให้ผู้ประกอบการต่อไป</w:t>
            </w:r>
          </w:p>
        </w:tc>
        <w:tc>
          <w:tcPr>
            <w:tcW w:w="1701" w:type="dxa"/>
          </w:tcPr>
          <w:p w14:paraId="524D3AF1" w14:textId="77777777" w:rsidR="00E91083" w:rsidRPr="000C2AAC" w:rsidRDefault="00E91083" w:rsidP="0074699A">
            <w:pPr>
              <w:rPr>
                <w:rFonts w:asciiTheme="minorBidi" w:hAnsiTheme="minorBidi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14:paraId="77DB1C92" w14:textId="3115B8E8" w:rsidR="00E91083" w:rsidRPr="000C2AAC" w:rsidRDefault="00AE29A9" w:rsidP="0074699A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สำนักงานคณะกรรมการอาหารและยา</w:t>
            </w:r>
            <w:bookmarkStart w:id="0" w:name="_GoBack"/>
            <w:bookmarkEnd w:id="0"/>
          </w:p>
        </w:tc>
        <w:tc>
          <w:tcPr>
            <w:tcW w:w="1489" w:type="dxa"/>
          </w:tcPr>
          <w:p w14:paraId="2BE3F1E5" w14:textId="77777777" w:rsidR="00E91083" w:rsidRPr="000C2AAC" w:rsidRDefault="00E91083" w:rsidP="0074699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กรณีสถานที่ผลิตอาหารตั้งอยู่ต่างจังหวัดและผลิตประเภทอาหารที่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ไม่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มอบอำนาจให้สำนักงานสาธารณสุขจังหวัดเป็นผู้อนุญาต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14:paraId="744F5F55" w14:textId="56D92CA9" w:rsidR="00C26ED0" w:rsidRDefault="002A7445" w:rsidP="002A7445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>
        <w:rPr>
          <w:rFonts w:hint="cs"/>
          <w:cs/>
          <w:lang w:bidi="th-TH"/>
        </w:rPr>
        <w:tab/>
      </w:r>
      <w:r w:rsidR="00C26ED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26ED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2000A">
        <w:rPr>
          <w:rFonts w:asciiTheme="minorBidi" w:hAnsiTheme="minorBidi"/>
          <w:noProof/>
          <w:sz w:val="32"/>
          <w:szCs w:val="32"/>
          <w:lang w:bidi="th-TH"/>
        </w:rPr>
        <w:t>3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35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109DC79D" w14:textId="77777777" w:rsidTr="00AC4ACB">
        <w:trPr>
          <w:jc w:val="center"/>
        </w:trPr>
        <w:tc>
          <w:tcPr>
            <w:tcW w:w="10386" w:type="dxa"/>
            <w:gridSpan w:val="7"/>
            <w:vAlign w:val="center"/>
          </w:tcPr>
          <w:p w14:paraId="067D511F" w14:textId="311D6882" w:rsidR="004C3BDE" w:rsidRPr="000C2AAC" w:rsidRDefault="004C3BDE" w:rsidP="004C3BDE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เอกสารยืนยันตัวตนที่ออกโดยหน่วยงานภาครัฐ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1417"/>
        <w:gridCol w:w="1134"/>
        <w:gridCol w:w="1134"/>
        <w:gridCol w:w="1134"/>
        <w:gridCol w:w="2340"/>
      </w:tblGrid>
      <w:tr w:rsidR="00600A25" w:rsidRPr="000C2AAC" w14:paraId="14EA5AED" w14:textId="77777777" w:rsidTr="008F38A3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552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417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340" w:type="dxa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8F38A3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26D1F5EA" w14:textId="7E6957D1" w:rsidR="00AC4ACB" w:rsidRPr="008F38A3" w:rsidRDefault="00AC4ACB" w:rsidP="00AC4ACB">
            <w:pPr>
              <w:rPr>
                <w:rFonts w:asciiTheme="minorBidi" w:hAnsiTheme="minorBidi"/>
                <w:b/>
                <w:bCs/>
              </w:rPr>
            </w:pPr>
            <w:r w:rsidRPr="008F38A3">
              <w:rPr>
                <w:rFonts w:ascii="CordiaUPC" w:hAnsi="CordiaUPC" w:cs="CordiaUPC"/>
                <w:b/>
                <w:bCs/>
                <w:noProof/>
                <w:sz w:val="32"/>
                <w:szCs w:val="32"/>
                <w:cs/>
                <w:lang w:bidi="th-TH"/>
              </w:rPr>
              <w:t>กรณีการย้ายสถานที่ผลิตอาหาร และ</w:t>
            </w:r>
            <w:r w:rsidRPr="008F38A3">
              <w:rPr>
                <w:rFonts w:ascii="CordiaUPC" w:hAnsi="CordiaUPC" w:cs="CordiaUPC"/>
                <w:b/>
                <w:bCs/>
                <w:noProof/>
                <w:sz w:val="32"/>
                <w:szCs w:val="32"/>
              </w:rPr>
              <w:t>/</w:t>
            </w:r>
            <w:r w:rsidRPr="008F38A3">
              <w:rPr>
                <w:rFonts w:ascii="CordiaUPC" w:hAnsi="CordiaUPC" w:cs="CordiaUPC"/>
                <w:b/>
                <w:bCs/>
                <w:noProof/>
                <w:sz w:val="32"/>
                <w:szCs w:val="32"/>
                <w:cs/>
                <w:lang w:bidi="th-TH"/>
              </w:rPr>
              <w:t>หรือ สถานที่เก็บอาหาร</w:t>
            </w:r>
          </w:p>
        </w:tc>
        <w:tc>
          <w:tcPr>
            <w:tcW w:w="1417" w:type="dxa"/>
          </w:tcPr>
          <w:p w14:paraId="5FD3D152" w14:textId="6CA5070B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5C122349" w14:textId="6A30C93D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3EE081F5" w14:textId="7E3FA1D8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45E6770F" w14:textId="64933405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2340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18AB103" w14:textId="77777777" w:rsidTr="008F38A3">
        <w:tc>
          <w:tcPr>
            <w:tcW w:w="675" w:type="dxa"/>
            <w:vAlign w:val="center"/>
          </w:tcPr>
          <w:p w14:paraId="3484BB4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6311826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แบบตรวจสอบคำขอและบันทึกข้อบกพร่อง</w:t>
            </w:r>
          </w:p>
        </w:tc>
        <w:tc>
          <w:tcPr>
            <w:tcW w:w="1417" w:type="dxa"/>
          </w:tcPr>
          <w:p w14:paraId="31C5CEE4" w14:textId="0A7044AD" w:rsidR="00AC4ACB" w:rsidRPr="000C2AAC" w:rsidRDefault="00AC4ACB" w:rsidP="00AC4ACB">
            <w:pPr>
              <w:rPr>
                <w:rFonts w:asciiTheme="minorBidi" w:hAnsiTheme="minorBidi"/>
                <w:cs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</w:t>
            </w:r>
            <w:r w:rsidRPr="00A2000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อาหาร</w:t>
            </w:r>
            <w:r w:rsidR="00A2000A" w:rsidRPr="00A2000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0C9ED04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43A815C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2257FD5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249E8CC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D1FEF4E" w14:textId="77777777" w:rsidTr="008F38A3">
        <w:tc>
          <w:tcPr>
            <w:tcW w:w="675" w:type="dxa"/>
            <w:vAlign w:val="center"/>
          </w:tcPr>
          <w:p w14:paraId="70B5A551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0393FD8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คำขออนุญาตย้ายสถานที่ผลิตหรือสถานที่เก็บอาหาร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.5)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5F72DE1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54BE15D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1B58563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26EF1FB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3E9FA23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C9DC3FB" w14:textId="77777777" w:rsidTr="008F38A3">
        <w:tc>
          <w:tcPr>
            <w:tcW w:w="675" w:type="dxa"/>
            <w:vAlign w:val="center"/>
          </w:tcPr>
          <w:p w14:paraId="1D2C417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35AE19FB" w14:textId="77777777" w:rsidR="008F38A3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ได้แก่ </w:t>
            </w:r>
          </w:p>
          <w:p w14:paraId="45D7C8DF" w14:textId="73278115" w:rsidR="00AC4ACB" w:rsidRPr="000C2AAC" w:rsidRDefault="00AC4ACB" w:rsidP="008F38A3">
            <w:pPr>
              <w:tabs>
                <w:tab w:val="left" w:pos="240"/>
              </w:tabs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สำเนาทะเบียนบ้านของสถานที่ผลิตแห่งใหม่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หนังสือยินยอมให้ใช้สถานที่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ฉบับจริง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หรือสำเนาสัญญาเช่าสถานที่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ผลิตและสถานที่เก็บอาหาร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0241E2AA" w14:textId="2CCA8C8A" w:rsidR="00AC4ACB" w:rsidRPr="000C2AAC" w:rsidRDefault="008F38A3" w:rsidP="00AC4ACB">
            <w:pPr>
              <w:rPr>
                <w:rFonts w:asciiTheme="minorBidi" w:hAnsiTheme="minorBidi"/>
                <w:cs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lastRenderedPageBreak/>
              <w:t>กรมการปกครอง กระทรวง  มหาดไทย</w:t>
            </w:r>
          </w:p>
        </w:tc>
        <w:tc>
          <w:tcPr>
            <w:tcW w:w="1134" w:type="dxa"/>
          </w:tcPr>
          <w:p w14:paraId="34A14A7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2AB234E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11A4A74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74B270C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แนบสำเนาบัตรประจำตัวประชาชนและสำเนาทะเบียนบ้านของผู้ให้เช่า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กรณีผู้ยินยอมให้ใช้สถานที่หรือผู้ให้เช่าเป็นบุคคลธรรมดา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แนบหนังสือรับรองการจดทะเบียนนิติบุคคล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กรณีผู้ยินยอมให้ใช้สถานที่หรือผู้ให้เช่าเป็นนิติบุคคล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14:paraId="65A8F6AC" w14:textId="77777777" w:rsidTr="008F38A3">
        <w:tc>
          <w:tcPr>
            <w:tcW w:w="675" w:type="dxa"/>
            <w:vAlign w:val="center"/>
          </w:tcPr>
          <w:p w14:paraId="4B7462DA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243B2580" w14:textId="77777777" w:rsidR="008F38A3" w:rsidRDefault="00AC4ACB" w:rsidP="008F38A3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ต่อ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แบบแปลนแผนผังที่ถูกต้องตามมาตราส่วน จำนวน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ระบุชื่อและที่ตั้งทุกแผ่น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ประกอบด้วย </w:t>
            </w:r>
          </w:p>
          <w:p w14:paraId="7C88ADE1" w14:textId="77777777" w:rsidR="008F38A3" w:rsidRDefault="00AC4ACB" w:rsidP="008F38A3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แผนที่แสดงที่ตั้งของโรงงานและสิ่งปลูกสร้างที่อยู่ในบริเวณใกล้เคียง </w:t>
            </w:r>
          </w:p>
          <w:p w14:paraId="2C4DE005" w14:textId="77777777" w:rsidR="008F38A3" w:rsidRDefault="00AC4ACB" w:rsidP="008F38A3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แผนผังแสดงสิ่งปลูกสร้างภายในบริเวณที่ดินของโรงงาน รวมทั้งระบบ กำจัดน้ำเสียและบ่อบาดาล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  <w:p w14:paraId="4B0129F9" w14:textId="4297F562" w:rsidR="00AC4ACB" w:rsidRPr="000C2AAC" w:rsidRDefault="00AC4ACB" w:rsidP="008F38A3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แบบแปลนแผนผังที่ถูกต้องตามมาตราส่วนรวมถึงรูปด้านหน้า ด้านข้าง  รูปตัด แปลนพื้นทุกชั้น ตำแหน่งเครื่องจักร และข้อมูลรายละเอียดการผลิตอื่นๆ</w:t>
            </w:r>
          </w:p>
        </w:tc>
        <w:tc>
          <w:tcPr>
            <w:tcW w:w="1417" w:type="dxa"/>
          </w:tcPr>
          <w:p w14:paraId="06B41B10" w14:textId="620A049E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467EF3F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0F629C6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551617E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4BA074AD" w14:textId="4F0C418A" w:rsidR="00AC4ACB" w:rsidRPr="000C2AAC" w:rsidRDefault="008F38A3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สถานที่ผลิตอยู่ต่างจังหวัด จะใช้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</w:tr>
      <w:tr w:rsidR="00AC4ACB" w:rsidRPr="000C2AAC" w14:paraId="048D5CB7" w14:textId="77777777" w:rsidTr="008F38A3">
        <w:tc>
          <w:tcPr>
            <w:tcW w:w="675" w:type="dxa"/>
            <w:vAlign w:val="center"/>
          </w:tcPr>
          <w:p w14:paraId="1E0C1EE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5AAD9B13" w14:textId="77777777" w:rsidR="008F38A3" w:rsidRDefault="00AC4ACB" w:rsidP="008F38A3">
            <w:pPr>
              <w:tabs>
                <w:tab w:val="left" w:pos="345"/>
              </w:tabs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กรณีอาหารที่ผลิตเป็นอาหารที่บรรจุอยู่ในภาชนะบรรจุที่ปิดสนิทชนิดที่มี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ความเป็นกรดต่ำ และชนิดปรับกรด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(Low-acid Canned Foods and Acidified Foods)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ต้องมีสำเนาหลักฐานเพิ่มเติม คือ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หลักฐานการฝึกอบรมหลักสูตรผู้ควบคุมกระบวนการผลิต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(Retort Supervisor) </w:t>
            </w:r>
          </w:p>
          <w:p w14:paraId="520AEF91" w14:textId="51230603" w:rsidR="00AC4ACB" w:rsidRPr="000C2AAC" w:rsidRDefault="00AC4ACB" w:rsidP="008F38A3">
            <w:pPr>
              <w:tabs>
                <w:tab w:val="left" w:pos="270"/>
              </w:tabs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หลักฐานแสดง วุฒิการศึกษา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,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การฝึกอบรม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,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ประสบการณ์ของผู้กำหนดกระบวนการฆ่าเชื้อด้วยความร้อน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(Process Authority) </w:t>
            </w:r>
          </w:p>
        </w:tc>
        <w:tc>
          <w:tcPr>
            <w:tcW w:w="1417" w:type="dxa"/>
          </w:tcPr>
          <w:p w14:paraId="0895717C" w14:textId="30B9C6BD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682F536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7AA04AF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72690C2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4303D19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สถานที่ผลิตอยู่ต่างจังหวัด จะใช้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ชุด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925FCEF" w14:textId="77777777" w:rsidTr="008F38A3">
        <w:tc>
          <w:tcPr>
            <w:tcW w:w="675" w:type="dxa"/>
            <w:vAlign w:val="center"/>
          </w:tcPr>
          <w:p w14:paraId="3E2A8271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47AA8053" w14:textId="77777777" w:rsidR="008F38A3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กรณีเป็นอาหารที่มีความเป็นกรดต่ำ ต้องส่งเอกสารประกอบการพิจารณาเพิ่มเติม ดังนี้         </w:t>
            </w:r>
          </w:p>
          <w:p w14:paraId="58D08FDE" w14:textId="77777777" w:rsidR="008F38A3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การศึกษาการกระจายอุณหภูมิในเครื่องฆ่าเชื้อ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(Temperature  Distribution)</w:t>
            </w:r>
          </w:p>
          <w:p w14:paraId="3BF7DF71" w14:textId="77777777" w:rsidR="008F38A3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การศึกษาการแทรกผ่านความร้อนในผลิตภัณฑ์อาหาร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(Heat Penetration)        </w:t>
            </w:r>
          </w:p>
          <w:p w14:paraId="7FDAF819" w14:textId="2F43C67F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การกำหนดกระบวนการ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ฆ่าเชื้อด้วยความร้อน ต้องศึกษาภายใต้ปัจจัย เกี่ยวกับสปอร์ของจุลินทรีย์ที่เป็นเป้าหมายในการกำหนดการฆ่าเชื้อ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ดูรายละเอียดตามหมายเหตุ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สถานที่ผลิตต่างจังหวัดใช้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0E6CC920" w14:textId="2C2C0B49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7E6C95C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26BB0C9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70DF15A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394DCFB4" w14:textId="5C669127" w:rsidR="00AC4ACB" w:rsidRPr="008F38A3" w:rsidRDefault="00AC4ACB" w:rsidP="008F38A3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การศึกษาการกระจายอุณหภูมิในเครื่องฆ่าเชื้อ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(Temperature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Distribution)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ที่ถูกต้องตามหลักทางวิชาการ และเป็นปัจจุบัน ซึ่งต้องศึกษา ณ สถานที่ผลิตก่อนการใช้งาน หรือเมื่อมีการปรับเปลี่ยนอุปกรณ์และโครงสร้างที่อาจมีผลกระทบต่อการทำงานของเครื่องฆ่าเชื้อ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เอกสารดังกล่าว ต้องดำเนินการและออกเอกสารโดยผู้กำหนดกระบวนการฆ่าเชื้อด้วยความร้อน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(Process Authority)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สำหรับเครื่องฆ่าเชื้อแบบใช้ความดันเพิ่ม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(Overpressure retorts)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ให้ศึกษาการกระจายความร้อนในเครื่องฆ่าเชื้อทุกเครื่อง และทุกบรรจุภัณฑ์ แต่ถ้าเป็นเครื่องฆ่าเชื้อแบบใช้ไอน้ำ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(Steam retort)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ไม่จำเป็นต้องศึกษาทุกเครื่อง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การศึกษาการแทรกผ่านความร้อนในผลิตภัณฑ์อาหาร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(Heat Penetration)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ที่ถูกต้องทางวิชาการและเป็นปัจจุบัน ซึ่งต้องศึกษา ณ สภาวะเดียวกับผลิตภัณฑ์ที่ทำการผลิตจริง ได้แก่ เมื่อผลิตผลิตภัณฑ์ใหม่ หรือเมื่อมีการปลี่ยนข้อกำหนดของผลิตภัณฑ์ หรือ เมื่อ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มีการเปลี่ยนภาชนะบรรจุเฉพาะสำหรับผลิตภัณฑ์แต่ละชนิด แต่ละขนาดบรรจุ เอกสารดังกล่าวต้องดำเนินการและออกเอกสารโดยผู้กำหนดกระบวนการฆ่าเชื้อด้วยความร้อน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(Process Authority)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การกำหนดกระบวนการฆ่าเชื้อด้วยความร้อน ต้องศึกษาภายใต้ปัจจัย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เกี่ยวกับสปอร์ของจุลินทรีย์ที่เป็นเป้าหมายในการกำหนดการฆ่าเชื้อ ได้แก่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คลอสตริเดียม โบทูลินั่ม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(Clostridium botulinum)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หรือกรณีที่ใช้ตัวชี้วัดอื่น ต้องมีหลักฐานทางวิชาการว่ามีค่าการต้านทานความร้อนที่เทียบเท่าหรือสูงกว่าสปอร์ของ คลอสตริเดียม โบทูลินั่ม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(Clostridium botulinum) )</w:t>
            </w:r>
          </w:p>
        </w:tc>
      </w:tr>
      <w:tr w:rsidR="00AC4ACB" w:rsidRPr="000C2AAC" w14:paraId="2CE3A8E9" w14:textId="77777777" w:rsidTr="008F38A3">
        <w:tc>
          <w:tcPr>
            <w:tcW w:w="675" w:type="dxa"/>
            <w:vAlign w:val="center"/>
          </w:tcPr>
          <w:p w14:paraId="4165672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6A32B5E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กรณีเป็นอาหารชนิดที่ปรับกรด ต้องส่งเอกสารประกอบการพิจารณาเพิ่มเติม ดังนี้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ดูรายละเอียดตามหมายเหตุ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สถานที่ผลิตต่างจังหวัดใช้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3679595A" w14:textId="65DB612E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6865A3E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1E4D45A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15752F9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4BAFA89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      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เอกสารการศึกษาอุณหภูมิและเวลาที่ใช้ในการฆ่าเชื้อผลิตภัณฑ์แต่ละชนิด และแต่ละขนาดบรรจุอย่างเหมาะสม มีการระบุค่าความเป็นกรดด่างสมดุลของผลิตภัณฑ์ ในกรณีที่ผลิตภัณฑ์มีชิ้นเนื้ออยู่ในของเหลว ต้องระบุช่วงเวลามากสุดและอุณหภูมิในการเก็บเพื่อการปรับสภาพชิ้นเนื้อนั้นให้เป็นกรด โดยกำหนดให้ค่าความเป็นกรดด่างสมดุลของผลิตภัณฑ์เท่ากับหรือตํ่ากว่า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4.6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ภายในระยะเวลาที่กำหนดในกรรมวิธีการผลิตที่กำหนด ภายหลังการฆ่าเชื้อด้วยความร้อน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   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การกำหนดกระบวนการฆ่าเชื้อ ต้องมีการศึกษาภายใต้การควบคุมค่าความเป็นกรดด่าง พร้อมทั้งระบุปัจจัยวิกฤตที่ใช้กำหนด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กระบวนการฆ่าเชื้อเพื่อให้มั่นใจว่าอาหารนั้นจะไม่มีการเจริญของจุลินทรีย์ที่ทำให้เกิดโรค โดยแสดงไว้ในกรรมวิธีการผลิตที่กำหนด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)</w:t>
            </w:r>
          </w:p>
        </w:tc>
      </w:tr>
      <w:tr w:rsidR="00AC4ACB" w:rsidRPr="000C2AAC" w14:paraId="2659F344" w14:textId="77777777" w:rsidTr="008F38A3">
        <w:tc>
          <w:tcPr>
            <w:tcW w:w="675" w:type="dxa"/>
            <w:vAlign w:val="center"/>
          </w:tcPr>
          <w:p w14:paraId="34D3B661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390888D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กรณีผลิตน้ำบริโภคในภาชนะบรรจุที่ปิดสนิท ต้องมีเอกสารที่ เกี่ยวข้องเพิ่มเติม คือ สำเนาผลวิเคราะห์น้ำดิบ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1777A07E" w14:textId="4283134D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6354AE34" w14:textId="356017F0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42ABF61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5A0C3A6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222952C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สถานที่ผลิตต่างจังหวัดใช้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291C2276" w14:textId="77777777" w:rsidTr="008F38A3">
        <w:tc>
          <w:tcPr>
            <w:tcW w:w="675" w:type="dxa"/>
            <w:vAlign w:val="center"/>
          </w:tcPr>
          <w:p w14:paraId="63D6300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2AFE2CF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ลิตนมพร้อมบบริโภคชนิดเหลวที่ผ่านกรรมวิธีฆ่าเชื้อด้วยความร้อนโดยวิธีพาสเจอร์ไรส์ต้องแนบเอกสาร ผู้ควบคุมกระบวนการผลิตเพิ่มเติม</w:t>
            </w:r>
          </w:p>
        </w:tc>
        <w:tc>
          <w:tcPr>
            <w:tcW w:w="1417" w:type="dxa"/>
          </w:tcPr>
          <w:p w14:paraId="74104CE2" w14:textId="398844E5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306260A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4923C05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7B95936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3443D3A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สถานที่ผลิตต่างจังหวัดใช้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2B530318" w14:textId="77777777" w:rsidTr="008F38A3">
        <w:tc>
          <w:tcPr>
            <w:tcW w:w="675" w:type="dxa"/>
            <w:vAlign w:val="center"/>
          </w:tcPr>
          <w:p w14:paraId="3762CC7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644A51D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กรณีใช้เครื่องจักรร่วมกันในการผลิตอาหารหลายประเภทต้องแสดงมาตรการป้องกันการปนเปื้อนเพิ่มเติม</w:t>
            </w:r>
          </w:p>
        </w:tc>
        <w:tc>
          <w:tcPr>
            <w:tcW w:w="1417" w:type="dxa"/>
          </w:tcPr>
          <w:p w14:paraId="12325477" w14:textId="3BC7C974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2FDF04E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19CC5AE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4FC7235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25A44E0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สถานที่ผลิตอยู่ต่างจังหวัดใช้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51704E1A" w14:textId="77777777" w:rsidTr="008F38A3">
        <w:tc>
          <w:tcPr>
            <w:tcW w:w="675" w:type="dxa"/>
            <w:vAlign w:val="center"/>
          </w:tcPr>
          <w:p w14:paraId="2AAA764E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688945D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ใบอนุญาตผลิตอาหาร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.2)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ที่ได้รับอนุญาตไว้</w:t>
            </w:r>
          </w:p>
        </w:tc>
        <w:tc>
          <w:tcPr>
            <w:tcW w:w="1417" w:type="dxa"/>
          </w:tcPr>
          <w:p w14:paraId="7549D33F" w14:textId="01260D24" w:rsidR="00AC4ACB" w:rsidRPr="008F38A3" w:rsidRDefault="00AC4ACB" w:rsidP="00AC4ACB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8F38A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="008F38A3" w:rsidRPr="008F38A3">
              <w:rPr>
                <w:rFonts w:asciiTheme="minorBidi" w:hAnsiTheme="minorBidi"/>
                <w:sz w:val="32"/>
                <w:szCs w:val="32"/>
              </w:rPr>
              <w:t>/</w:t>
            </w:r>
            <w:r w:rsidR="008F38A3" w:rsidRPr="008F38A3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สสจ.</w:t>
            </w:r>
          </w:p>
        </w:tc>
        <w:tc>
          <w:tcPr>
            <w:tcW w:w="1134" w:type="dxa"/>
          </w:tcPr>
          <w:p w14:paraId="2C3A1F4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4CCEEFB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39CE074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2FFB296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สถานที่ผลิตต่างจังหวัดใช้สำเนาเพิ่มอีก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586BE361" w14:textId="77777777" w:rsidTr="008F38A3">
        <w:tc>
          <w:tcPr>
            <w:tcW w:w="675" w:type="dxa"/>
            <w:vAlign w:val="center"/>
          </w:tcPr>
          <w:p w14:paraId="5C7114AF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7933643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กรณีผู้ขออนุญาตเป็นนิติบุคคลการมอบอำนาจทั่วไปต้องเป็นไปตามเงื่อนไขของนิติบุคคลผู้ขออนุญาต อาจต้องประทับตราสำคัญของบริษัทด้วย ในกรณีที่ระบุไว้ในหนังสือรับรองการจดทะเบียนนิติบุคคล</w:t>
            </w:r>
          </w:p>
        </w:tc>
        <w:tc>
          <w:tcPr>
            <w:tcW w:w="1417" w:type="dxa"/>
          </w:tcPr>
          <w:p w14:paraId="4398D91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สำนักอาหาร</w:t>
            </w:r>
          </w:p>
        </w:tc>
        <w:tc>
          <w:tcPr>
            <w:tcW w:w="1134" w:type="dxa"/>
          </w:tcPr>
          <w:p w14:paraId="59CC2C7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08D3333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2960983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79BCBB5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20C00FF" w14:textId="77777777" w:rsidTr="008F38A3">
        <w:tc>
          <w:tcPr>
            <w:tcW w:w="675" w:type="dxa"/>
            <w:vAlign w:val="center"/>
          </w:tcPr>
          <w:p w14:paraId="3DFED3EF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74154D8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กรณีการขอย้ายเฉพาะสถานที่เก็บอาหาร</w:t>
            </w:r>
          </w:p>
        </w:tc>
        <w:tc>
          <w:tcPr>
            <w:tcW w:w="1417" w:type="dxa"/>
          </w:tcPr>
          <w:p w14:paraId="704C9F8A" w14:textId="5B8DA517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46916D70" w14:textId="154A3987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542048B7" w14:textId="2971FED7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759264F3" w14:textId="5114E3BF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2340" w:type="dxa"/>
          </w:tcPr>
          <w:p w14:paraId="0C37C1A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764D080" w14:textId="77777777" w:rsidTr="008F38A3">
        <w:tc>
          <w:tcPr>
            <w:tcW w:w="675" w:type="dxa"/>
            <w:vAlign w:val="center"/>
          </w:tcPr>
          <w:p w14:paraId="318F29BA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5C409E6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แบบตรวจสอบคำขอและบันทึกข้อบกพร่อง</w:t>
            </w:r>
          </w:p>
        </w:tc>
        <w:tc>
          <w:tcPr>
            <w:tcW w:w="1417" w:type="dxa"/>
          </w:tcPr>
          <w:p w14:paraId="3609F3D1" w14:textId="047E1F30" w:rsidR="00AC4ACB" w:rsidRPr="000C2AAC" w:rsidRDefault="00AC4ACB" w:rsidP="00AC4ACB">
            <w:pPr>
              <w:rPr>
                <w:rFonts w:asciiTheme="minorBidi" w:hAnsiTheme="minorBidi"/>
                <w:rtl/>
                <w:cs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="008F38A3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36DB725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1BBD5BA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4A71E16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0DE1B83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65319026" w14:textId="77777777" w:rsidTr="008F38A3">
        <w:tc>
          <w:tcPr>
            <w:tcW w:w="675" w:type="dxa"/>
            <w:vAlign w:val="center"/>
          </w:tcPr>
          <w:p w14:paraId="619F930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41D7FC7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คำขออนุญาตย้ายสถานที่ผลิตหรือสถานที่เก็บอาหาร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.5)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15FD05F3" w14:textId="28D17A3D" w:rsidR="00AC4ACB" w:rsidRPr="000C2AAC" w:rsidRDefault="00AC4ACB" w:rsidP="00AC4ACB">
            <w:pPr>
              <w:rPr>
                <w:rFonts w:asciiTheme="minorBidi" w:hAnsiTheme="minorBidi"/>
                <w:cs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="009A7F4D">
              <w:rPr>
                <w:rFonts w:asciiTheme="minorBidi" w:hAnsiTheme="minorBidi"/>
              </w:rPr>
              <w:t>/</w:t>
            </w:r>
            <w:r w:rsidR="009A7F4D" w:rsidRPr="009A7F4D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สสจ.</w:t>
            </w:r>
          </w:p>
        </w:tc>
        <w:tc>
          <w:tcPr>
            <w:tcW w:w="1134" w:type="dxa"/>
          </w:tcPr>
          <w:p w14:paraId="26D9EEE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11AEF38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7FC1533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36A14DC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6CEF76A" w14:textId="77777777" w:rsidTr="008F38A3">
        <w:tc>
          <w:tcPr>
            <w:tcW w:w="675" w:type="dxa"/>
            <w:vAlign w:val="center"/>
          </w:tcPr>
          <w:p w14:paraId="3973FF3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32137D2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ได้แก่ เอกสารเหมือนข้อ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ของกรณีการย้ายสถานที่ผลิต และ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หรือสถานที่เก็บอาหาร</w:t>
            </w:r>
          </w:p>
        </w:tc>
        <w:tc>
          <w:tcPr>
            <w:tcW w:w="1417" w:type="dxa"/>
          </w:tcPr>
          <w:p w14:paraId="30B64C7E" w14:textId="4B549253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5CA13E2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30D99FA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27CF9D5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62D314B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114A5BA" w14:textId="77777777" w:rsidTr="008F38A3">
        <w:tc>
          <w:tcPr>
            <w:tcW w:w="675" w:type="dxa"/>
            <w:vAlign w:val="center"/>
          </w:tcPr>
          <w:p w14:paraId="5CF6812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77C5F20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แผนผังที่ถูกต้องตามมาตราส่วน ดังนี้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ระบุชื่อและที่ตั้งทุกแผ่น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สถานที่ผลิตต่างจังหวัดใช้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ดูรายละเอียดตามหมายเหตุ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7FE4266D" w14:textId="07874EB2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6EA322E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037EC2C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3102EB1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58019DEE" w14:textId="1F43EF69" w:rsidR="00AC4ACB" w:rsidRPr="000C2AAC" w:rsidRDefault="009A7F4D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 xml:space="preserve"> 1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แผนที่สังเขปแสดงที่ตั้งของ สถานที่เก็บอาหาร และสิ่งปลูกสร้าง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บริเวณใกล้เคียง เพื่อพิจารณาความเหมาะสมที่จะใช้เป็นสถานที่จัดเก็บอาหารที่ขออนุญาตผลิตและเป็นข้อมูลในการตรวจติดตาม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2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แผนผังภายในของสถานที่เก็บอาหาร ให้แสดงรายละเอียด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ดังต่อไปนี้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แผนผังแสดงตำแหน่งพร้อมประโยชน์ใช้สอยของอาคารต่าง ๆ ใน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บริเวณที่ตั้งของสถานที่เก็บอาหารและบริเวณข้างเคียง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แปลนพื้นแสดงบริเวณของห้องเก็บอาหาร พร้อมประโยชน์ใช้สอย</w:t>
            </w:r>
            <w: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  <w:t xml:space="preserve">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ของห้องหรือบริเวณต่าง ๆ ในชั้นของอาคารที่ใช้เก็บอาหาร โดยระบุมาตราส่วนของแปลนพื้นที่ถูกต้องพร้อม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แสดงทิศทางเดินผ่านเข้า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ออกแต่ละห้องในแบบแปลนด้วย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การจัดห้องหรือบริเวณที่เก็บอาหาร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       - 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ให้แสดงการจัดแยกเก็บอาหารแต่ละชนิดเป็นสัดส่วน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       - 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ให้แสดงระบบการถ่ายเทอากาศ ระบบแสงสว่าง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       - 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ให้แสดงอุปกรณ์ที่ใช้ในการเก็บและรักษาคุณภาพของอาหารให้คง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สภาพตามความจำเป็น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3C423BF1" w14:textId="77777777" w:rsidTr="008F38A3">
        <w:tc>
          <w:tcPr>
            <w:tcW w:w="675" w:type="dxa"/>
            <w:vAlign w:val="center"/>
          </w:tcPr>
          <w:p w14:paraId="2026AA7D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552" w:type="dxa"/>
          </w:tcPr>
          <w:p w14:paraId="06672FB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เอกสารตามข้อ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และข้อ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เหมือนกรณีการย้ายสถานที่ผลิต และ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หรือสถานที่เก็บอาหาร</w:t>
            </w:r>
          </w:p>
        </w:tc>
        <w:tc>
          <w:tcPr>
            <w:tcW w:w="1417" w:type="dxa"/>
          </w:tcPr>
          <w:p w14:paraId="3F9D483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0FE7E7D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4EB684C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4B11171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69B0BCA7" w14:textId="336EABE8" w:rsidR="00AC4ACB" w:rsidRPr="000C2AAC" w:rsidRDefault="00AC4ACB" w:rsidP="009A7F4D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สถานที่ผลิตต่างจังหวัดใช้สำเนาใบอนุญาตผลิตเพิ่มอีก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ไม่มีค่าธรรมเนียม</w:t>
            </w:r>
          </w:p>
          <w:p w14:paraId="201E5AF3" w14:textId="37C5B434" w:rsidR="00E90756" w:rsidRDefault="00B509FC" w:rsidP="009A7F4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9A7F4D" w:rsidRPr="00FE5B1A" w14:paraId="0C2FB78F" w14:textId="77777777" w:rsidTr="004164A1">
        <w:tc>
          <w:tcPr>
            <w:tcW w:w="534" w:type="dxa"/>
          </w:tcPr>
          <w:p w14:paraId="5A546BA1" w14:textId="77777777" w:rsidR="009A7F4D" w:rsidRPr="00FE5B1A" w:rsidRDefault="009A7F4D" w:rsidP="004164A1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FE5B1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3B1EF21" w14:textId="77777777" w:rsidR="009A7F4D" w:rsidRPr="00FE5B1A" w:rsidRDefault="009A7F4D" w:rsidP="004164A1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หน่วยงาน ณ จุดยื่นคำขอ กลุ่มงานคุ้มครองผู้บริโภคและเภสัชสาธารณสุข สำนักงานสาธารณสุขจังหวัดแพร่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9A7F4D" w:rsidRPr="00FE5B1A" w14:paraId="4E92C28B" w14:textId="77777777" w:rsidTr="004164A1">
        <w:tc>
          <w:tcPr>
            <w:tcW w:w="534" w:type="dxa"/>
          </w:tcPr>
          <w:p w14:paraId="1DA19216" w14:textId="77777777" w:rsidR="009A7F4D" w:rsidRPr="00FE5B1A" w:rsidRDefault="009A7F4D" w:rsidP="004164A1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639" w:type="dxa"/>
          </w:tcPr>
          <w:p w14:paraId="5A6E251D" w14:textId="77777777" w:rsidR="009A7F4D" w:rsidRPr="00FE5B1A" w:rsidRDefault="009A7F4D" w:rsidP="004164A1">
            <w:pPr>
              <w:spacing w:after="0" w:line="240" w:lineRule="auto"/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หน่วยงานต้นสังกัด  สำนักงานสาธารณสุขจังหวัดแพร่ ถนนบ้านใหม่ ตำบลในเวียง อำเภอเมืองแพร่ จังหวัดแพร่</w:t>
            </w:r>
          </w:p>
        </w:tc>
      </w:tr>
    </w:tbl>
    <w:p w14:paraId="4E0E28A4" w14:textId="77777777" w:rsidR="00043101" w:rsidRDefault="00043101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9A7F4D" w:rsidRPr="00FE5B1A" w14:paraId="4ACAD7D9" w14:textId="77777777" w:rsidTr="004164A1">
        <w:tc>
          <w:tcPr>
            <w:tcW w:w="534" w:type="dxa"/>
          </w:tcPr>
          <w:p w14:paraId="6F3E35BF" w14:textId="77777777" w:rsidR="009A7F4D" w:rsidRPr="00FE5B1A" w:rsidRDefault="009A7F4D" w:rsidP="004164A1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3)</w:t>
            </w:r>
          </w:p>
        </w:tc>
        <w:tc>
          <w:tcPr>
            <w:tcW w:w="9639" w:type="dxa"/>
          </w:tcPr>
          <w:p w14:paraId="40A0C5C4" w14:textId="77777777" w:rsidR="009A7F4D" w:rsidRPr="00FE5B1A" w:rsidRDefault="009A7F4D" w:rsidP="004164A1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ไปรษณีย์ </w:t>
            </w:r>
          </w:p>
          <w:p w14:paraId="72CFC0E6" w14:textId="77777777" w:rsidR="009A7F4D" w:rsidRPr="00FE5B1A" w:rsidRDefault="009A7F4D" w:rsidP="004164A1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1)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25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ตำบลในเวียง อำเภอเมืองแพร่ 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54000</w:t>
            </w:r>
          </w:p>
          <w:p w14:paraId="27282973" w14:textId="77777777" w:rsidR="009A7F4D" w:rsidRPr="00FE5B1A" w:rsidRDefault="009A7F4D" w:rsidP="004164A1">
            <w:pPr>
              <w:spacing w:after="0" w:line="240" w:lineRule="auto"/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2)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กลุ่มงานนิติการ สำนักงานสาธารณสุขจังหวัดแพร่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25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ถนนบ้านใหม่ ตำบลในเวียง อำเภอเมืองแพร่ จังหวัดแพร่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54000</w:t>
            </w:r>
          </w:p>
        </w:tc>
      </w:tr>
      <w:tr w:rsidR="009A7F4D" w:rsidRPr="00FE5B1A" w14:paraId="675CBCB0" w14:textId="77777777" w:rsidTr="004164A1">
        <w:tc>
          <w:tcPr>
            <w:tcW w:w="534" w:type="dxa"/>
          </w:tcPr>
          <w:p w14:paraId="62C78D13" w14:textId="77777777" w:rsidR="009A7F4D" w:rsidRPr="00FE5B1A" w:rsidRDefault="009A7F4D" w:rsidP="004164A1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sz w:val="32"/>
                <w:szCs w:val="32"/>
              </w:rPr>
              <w:t>4)</w:t>
            </w:r>
          </w:p>
        </w:tc>
        <w:tc>
          <w:tcPr>
            <w:tcW w:w="9639" w:type="dxa"/>
          </w:tcPr>
          <w:p w14:paraId="1C7C0BAA" w14:textId="77777777" w:rsidR="009A7F4D" w:rsidRPr="00FE5B1A" w:rsidRDefault="009A7F4D" w:rsidP="004164A1">
            <w:pPr>
              <w:spacing w:after="0" w:line="240" w:lineRule="auto"/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>โทรศัพท์</w:t>
            </w:r>
          </w:p>
          <w:p w14:paraId="5DD8329A" w14:textId="77777777" w:rsidR="009A7F4D" w:rsidRPr="00FE5B1A" w:rsidRDefault="009A7F4D" w:rsidP="004164A1">
            <w:pPr>
              <w:spacing w:after="0" w:line="240" w:lineRule="auto"/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>1)</w:t>
            </w: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โทร </w:t>
            </w: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>0 5462 1096</w:t>
            </w:r>
          </w:p>
          <w:p w14:paraId="4A1A207A" w14:textId="77777777" w:rsidR="009A7F4D" w:rsidRPr="00FE5B1A" w:rsidRDefault="009A7F4D" w:rsidP="004164A1">
            <w:pPr>
              <w:spacing w:after="0" w:line="240" w:lineRule="auto"/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 xml:space="preserve">2)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กลุ่มงานนิติการ สำนักงานสาธารณสุขจังหวัดแพร่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0 5451 1145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104</w:t>
            </w:r>
          </w:p>
        </w:tc>
      </w:tr>
      <w:tr w:rsidR="009A7F4D" w:rsidRPr="00FE5B1A" w14:paraId="55B52F99" w14:textId="77777777" w:rsidTr="004164A1">
        <w:tc>
          <w:tcPr>
            <w:tcW w:w="534" w:type="dxa"/>
          </w:tcPr>
          <w:p w14:paraId="6BBF9A01" w14:textId="77777777" w:rsidR="009A7F4D" w:rsidRPr="00FE5B1A" w:rsidRDefault="009A7F4D" w:rsidP="004164A1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FE5B1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084120C" w14:textId="77777777" w:rsidR="009A7F4D" w:rsidRPr="00FE5B1A" w:rsidRDefault="009A7F4D" w:rsidP="004164A1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FE5B1A">
              <w:rPr>
                <w:rFonts w:asciiTheme="minorBidi" w:hAnsiTheme="minorBidi"/>
                <w:sz w:val="32"/>
                <w:szCs w:val="32"/>
              </w:rPr>
              <w:br/>
            </w:r>
            <w:r w:rsidRPr="00FE5B1A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FE5B1A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Pr="009A7F4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22EFE73C" w:rsidR="00F064C0" w:rsidRPr="000C2AAC" w:rsidRDefault="00F064C0" w:rsidP="009A7F4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กรณีขอย้ายสถานที่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0C2AAC" w14:paraId="0D9C4FE7" w14:textId="77777777" w:rsidTr="00C1539D">
        <w:tc>
          <w:tcPr>
            <w:tcW w:w="675" w:type="dxa"/>
          </w:tcPr>
          <w:p w14:paraId="374FB8A3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086B0B47" w14:textId="6886BCCA" w:rsidR="00F064C0" w:rsidRPr="000C2AAC" w:rsidRDefault="00F064C0" w:rsidP="009A7F4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แบบฟอร์มและตัวอย่างการกรอก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F064C0" w:rsidRPr="000C2AAC" w14:paraId="7C2931B6" w14:textId="77777777" w:rsidTr="00C1539D">
        <w:tc>
          <w:tcPr>
            <w:tcW w:w="675" w:type="dxa"/>
          </w:tcPr>
          <w:p w14:paraId="40B211BB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0A5F1159" w14:textId="140582FA" w:rsidR="00F064C0" w:rsidRPr="000C2AAC" w:rsidRDefault="00F064C0" w:rsidP="009A7F4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ตัวอย่างแบบแปลนแผนผังและรายละเอียดต่างๆ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617CEE1D" w14:textId="1CBC4233" w:rsidR="009A7F4D" w:rsidRDefault="0064558D" w:rsidP="00043101">
      <w:pPr>
        <w:spacing w:after="0" w:line="240" w:lineRule="auto"/>
        <w:ind w:firstLine="426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Theme="minorBidi" w:hAnsiTheme="minorBidi"/>
          <w:noProof/>
          <w:sz w:val="32"/>
          <w:szCs w:val="32"/>
        </w:rPr>
        <w:t xml:space="preserve">35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วันทำการ กรณีย้ายข้ามจังหวัด </w:t>
      </w:r>
      <w:r w:rsidRPr="000C2AAC">
        <w:rPr>
          <w:rFonts w:asciiTheme="minorBidi" w:hAnsiTheme="minorBidi"/>
          <w:noProof/>
          <w:sz w:val="32"/>
          <w:szCs w:val="32"/>
        </w:rPr>
        <w:t xml:space="preserve">60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="00043101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โดยเริ่มนับระยะเวลาตั้งแต่ได้รับเอกสารที่ครบถ้วน จนถึง ลงนามอนุญาตโดยผู้มีอำนาจ ไม่นับรวมเวลาปรับปรุง แก้ไขสถานที่ผลิต ความไม่พร้อมของผู้ประกอบการ และชี้แจงข้อมูลของผู้ประกอบการ</w:t>
      </w:r>
    </w:p>
    <w:p w14:paraId="55C0F27E" w14:textId="10C7C1C7" w:rsidR="0064558D" w:rsidRPr="000C2AAC" w:rsidRDefault="0064558D" w:rsidP="00043101">
      <w:pPr>
        <w:spacing w:after="0" w:line="240" w:lineRule="auto"/>
        <w:ind w:firstLine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อกสารที่เป็นสำเนาทั้งหมดต้องลงลายมือชื่อรับรองสำเนาโดยผู้ดำเนินกิจการหรือกรรมการที่มีอำนาจลงนามตามหนังสือรับรองของนิติบุคคลหรือผู้รับมอบอำนาจทั่วไปที่มีอำนาจลงนามรับรองเอกสารได้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11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6A7889" w14:textId="77777777" w:rsidR="00D871E2" w:rsidRDefault="00D871E2" w:rsidP="00C81DB8">
      <w:pPr>
        <w:spacing w:after="0" w:line="240" w:lineRule="auto"/>
      </w:pPr>
      <w:r>
        <w:separator/>
      </w:r>
    </w:p>
  </w:endnote>
  <w:endnote w:type="continuationSeparator" w:id="0">
    <w:p w14:paraId="1D0EBC0A" w14:textId="77777777" w:rsidR="00D871E2" w:rsidRDefault="00D871E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89616D" w14:textId="77777777" w:rsidR="00D871E2" w:rsidRDefault="00D871E2" w:rsidP="00C81DB8">
      <w:pPr>
        <w:spacing w:after="0" w:line="240" w:lineRule="auto"/>
      </w:pPr>
      <w:r>
        <w:separator/>
      </w:r>
    </w:p>
  </w:footnote>
  <w:footnote w:type="continuationSeparator" w:id="0">
    <w:p w14:paraId="08546B93" w14:textId="77777777" w:rsidR="00D871E2" w:rsidRDefault="00D871E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7F28">
          <w:rPr>
            <w:noProof/>
          </w:rPr>
          <w:t>7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F87F28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823488"/>
    <w:multiLevelType w:val="hybridMultilevel"/>
    <w:tmpl w:val="485AFC9E"/>
    <w:lvl w:ilvl="0" w:tplc="B3789204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11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3101"/>
    <w:rsid w:val="00045650"/>
    <w:rsid w:val="00067A20"/>
    <w:rsid w:val="00075E4A"/>
    <w:rsid w:val="00090552"/>
    <w:rsid w:val="00094F82"/>
    <w:rsid w:val="000B69F7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66169"/>
    <w:rsid w:val="00290086"/>
    <w:rsid w:val="00291120"/>
    <w:rsid w:val="002A7445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01818"/>
    <w:rsid w:val="00422EAB"/>
    <w:rsid w:val="00444BFB"/>
    <w:rsid w:val="00452B6B"/>
    <w:rsid w:val="00487745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1EC"/>
    <w:rsid w:val="005C6B68"/>
    <w:rsid w:val="005D10AD"/>
    <w:rsid w:val="00600A25"/>
    <w:rsid w:val="006437C0"/>
    <w:rsid w:val="0064558D"/>
    <w:rsid w:val="0065175D"/>
    <w:rsid w:val="00653004"/>
    <w:rsid w:val="00686AAA"/>
    <w:rsid w:val="006974B7"/>
    <w:rsid w:val="006B37B7"/>
    <w:rsid w:val="006C07C4"/>
    <w:rsid w:val="006C6C22"/>
    <w:rsid w:val="00707AED"/>
    <w:rsid w:val="00712638"/>
    <w:rsid w:val="00726314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23D06"/>
    <w:rsid w:val="0085230C"/>
    <w:rsid w:val="00862FC5"/>
    <w:rsid w:val="00866CC0"/>
    <w:rsid w:val="0087182F"/>
    <w:rsid w:val="0087509D"/>
    <w:rsid w:val="008A3CB7"/>
    <w:rsid w:val="008B3521"/>
    <w:rsid w:val="008D7B9E"/>
    <w:rsid w:val="008E2900"/>
    <w:rsid w:val="008F38A3"/>
    <w:rsid w:val="00914267"/>
    <w:rsid w:val="00934C64"/>
    <w:rsid w:val="00982CD7"/>
    <w:rsid w:val="00983E7C"/>
    <w:rsid w:val="0098687F"/>
    <w:rsid w:val="00995D16"/>
    <w:rsid w:val="009A11E7"/>
    <w:rsid w:val="009A1805"/>
    <w:rsid w:val="009A7F4D"/>
    <w:rsid w:val="009B06C0"/>
    <w:rsid w:val="009B68CC"/>
    <w:rsid w:val="009B7715"/>
    <w:rsid w:val="00A05B9B"/>
    <w:rsid w:val="00A10CDA"/>
    <w:rsid w:val="00A13B6C"/>
    <w:rsid w:val="00A2000A"/>
    <w:rsid w:val="00A47E94"/>
    <w:rsid w:val="00AA7734"/>
    <w:rsid w:val="00AC4ACB"/>
    <w:rsid w:val="00AE29A9"/>
    <w:rsid w:val="00AE6A9D"/>
    <w:rsid w:val="00AF4A06"/>
    <w:rsid w:val="00B23DA2"/>
    <w:rsid w:val="00B4374B"/>
    <w:rsid w:val="00B509FC"/>
    <w:rsid w:val="00B95782"/>
    <w:rsid w:val="00BC3A65"/>
    <w:rsid w:val="00BC5B4B"/>
    <w:rsid w:val="00BC5DA7"/>
    <w:rsid w:val="00BF6CA4"/>
    <w:rsid w:val="00C00FA5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871E2"/>
    <w:rsid w:val="00E00F3F"/>
    <w:rsid w:val="00E01AA0"/>
    <w:rsid w:val="00E06DC1"/>
    <w:rsid w:val="00E279FB"/>
    <w:rsid w:val="00E33AD5"/>
    <w:rsid w:val="00E56012"/>
    <w:rsid w:val="00E668EE"/>
    <w:rsid w:val="00E90756"/>
    <w:rsid w:val="00E91083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87F28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FBB64-9CE8-4A9F-8089-C02CA3576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</TotalTime>
  <Pages>18</Pages>
  <Words>2700</Words>
  <Characters>15392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2</cp:revision>
  <cp:lastPrinted>2015-03-02T15:12:00Z</cp:lastPrinted>
  <dcterms:created xsi:type="dcterms:W3CDTF">2015-07-07T14:37:00Z</dcterms:created>
  <dcterms:modified xsi:type="dcterms:W3CDTF">2015-07-07T14:37:00Z</dcterms:modified>
</cp:coreProperties>
</file>